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E01D" w14:textId="73AB495A" w:rsidR="005669F9" w:rsidRPr="00EF094C" w:rsidRDefault="005669F9" w:rsidP="00655B35">
      <w:pPr>
        <w:pStyle w:val="Naslovobrazca"/>
      </w:pPr>
      <w:bookmarkStart w:id="0" w:name="_Toc129171970"/>
      <w:bookmarkStart w:id="1" w:name="_Toc129679701"/>
      <w:bookmarkStart w:id="2" w:name="_Toc148965474"/>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55EA301E" w14:textId="1AD94013" w:rsidR="005D64C3" w:rsidRDefault="00E44E46" w:rsidP="00E44E46">
      <w:pPr>
        <w:pStyle w:val="Brezrazmikov"/>
        <w:jc w:val="center"/>
      </w:pPr>
      <w:r w:rsidRPr="00E44E46">
        <w:rPr>
          <w:b/>
          <w:bCs/>
        </w:rPr>
        <w:t>NAKUP MOTORNIH VOZIL ZA POSEBNE NAMENE (blago)</w:t>
      </w:r>
    </w:p>
    <w:p w14:paraId="76F4FB90" w14:textId="77777777" w:rsidR="00E44E46" w:rsidRDefault="00E44E46" w:rsidP="005669F9">
      <w:pPr>
        <w:pStyle w:val="Brezrazmikov"/>
      </w:pPr>
    </w:p>
    <w:p w14:paraId="343A9D2C" w14:textId="1B7BC9AF"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77777777"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rPr>
            <w:vanish/>
          </w:rPr>
          <w:alias w:val="Vpišite ime vašega glavnega izvajalca"/>
          <w:tag w:val="Vpišite ime vašega glavnega izvajalca"/>
          <w:id w:val="1255408024"/>
          <w:placeholder>
            <w:docPart w:val="BB9A50D600444DF1A82F1C337B5E0037"/>
          </w:placeholder>
          <w:showingPlcHdr/>
          <w:text/>
        </w:sdtPr>
        <w:sdtEndPr>
          <w:rPr>
            <w:vanish w:val="0"/>
          </w:rPr>
        </w:sdtEndPr>
        <w:sdtContent>
          <w:r w:rsidR="005669F9" w:rsidRPr="00F633CC">
            <w:rPr>
              <w:color w:val="808080" w:themeColor="background1" w:themeShade="80"/>
            </w:rPr>
            <w:t>Vpiši</w:t>
          </w:r>
          <w:r w:rsidR="005669F9">
            <w:rPr>
              <w:color w:val="808080" w:themeColor="background1" w:themeShade="80"/>
            </w:rPr>
            <w:t>te</w:t>
          </w:r>
          <w:r w:rsidR="005669F9" w:rsidRPr="00F633CC">
            <w:rPr>
              <w:color w:val="808080" w:themeColor="background1" w:themeShade="80"/>
            </w:rPr>
            <w:t xml:space="preserv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567"/>
        <w:gridCol w:w="424"/>
        <w:gridCol w:w="567"/>
        <w:gridCol w:w="284"/>
        <w:gridCol w:w="5954"/>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6B4C668" w:rsidR="005669F9" w:rsidRPr="007B1F25" w:rsidRDefault="005669F9" w:rsidP="00FC0E33">
            <w:pPr>
              <w:pStyle w:val="Brezrazmikov"/>
              <w:rPr>
                <w:lang w:val="x-none"/>
              </w:rPr>
            </w:pPr>
            <w:r>
              <w:t>IBAN:</w:t>
            </w:r>
          </w:p>
        </w:tc>
        <w:sdt>
          <w:sdtPr>
            <w:id w:val="1326938537"/>
            <w:placeholder>
              <w:docPart w:val="852DA5B421B34CBFBFB2DCD2F129EDC7"/>
            </w:placeholder>
            <w:showingPlcHdr/>
            <w:text/>
          </w:sdtPr>
          <w:sdtContent>
            <w:tc>
              <w:tcPr>
                <w:tcW w:w="3987" w:type="pct"/>
                <w:gridSpan w:val="5"/>
                <w:vAlign w:val="center"/>
              </w:tcPr>
              <w:p w14:paraId="0FBC8821" w14:textId="6CA28748" w:rsidR="005669F9" w:rsidRDefault="009F2255" w:rsidP="00FC0E33">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E44E46" w:rsidRPr="00C96504" w14:paraId="3822C2F6" w14:textId="77777777" w:rsidTr="00FC0E33">
        <w:tc>
          <w:tcPr>
            <w:tcW w:w="1013" w:type="pct"/>
            <w:gridSpan w:val="2"/>
            <w:vAlign w:val="center"/>
          </w:tcPr>
          <w:p w14:paraId="3501B715" w14:textId="45FD583B" w:rsidR="00E44E46" w:rsidRPr="00C96504" w:rsidRDefault="00E44E46" w:rsidP="00FC0E33">
            <w:pPr>
              <w:pStyle w:val="Brezrazmikov"/>
            </w:pPr>
            <w:r w:rsidRPr="00C96504">
              <w:t>Velikost:</w:t>
            </w:r>
          </w:p>
        </w:tc>
        <w:sdt>
          <w:sdt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1DD965CA" w14:textId="08FC3EE5" w:rsidR="00E44E46" w:rsidRPr="00C96504" w:rsidRDefault="009F2255" w:rsidP="00FC0E33">
                <w:pPr>
                  <w:pStyle w:val="Brezrazmikov"/>
                </w:pPr>
                <w:r w:rsidRPr="004341D5">
                  <w:rPr>
                    <w:rStyle w:val="Besedilooznabemesta"/>
                  </w:rPr>
                  <w:t>Izberite element</w:t>
                </w:r>
              </w:p>
            </w:tc>
          </w:sdtContent>
        </w:sdt>
      </w:tr>
      <w:tr w:rsidR="00E44E46" w:rsidRPr="00C96504" w14:paraId="1FBF185D" w14:textId="77777777" w:rsidTr="00C96504">
        <w:tc>
          <w:tcPr>
            <w:tcW w:w="1303" w:type="pct"/>
            <w:gridSpan w:val="3"/>
            <w:vAlign w:val="center"/>
          </w:tcPr>
          <w:p w14:paraId="45A5C77A" w14:textId="00779DAC" w:rsidR="00E44E46" w:rsidRPr="00C96504" w:rsidRDefault="00E44E46" w:rsidP="00FC0E33">
            <w:pPr>
              <w:pStyle w:val="Brezrazmikov"/>
            </w:pPr>
            <w:r w:rsidRPr="00C96504">
              <w:t>Registrirana dejavnost:</w:t>
            </w:r>
          </w:p>
        </w:tc>
        <w:sdt>
          <w:sdtPr>
            <w:id w:val="-67038864"/>
            <w:placeholder>
              <w:docPart w:val="4B437CEAA59B4442966367DD7E1B426A"/>
            </w:placeholder>
            <w:showingPlcHdr/>
            <w:text/>
          </w:sdtPr>
          <w:sdtContent>
            <w:tc>
              <w:tcPr>
                <w:tcW w:w="3697" w:type="pct"/>
                <w:gridSpan w:val="4"/>
                <w:vAlign w:val="center"/>
              </w:tcPr>
              <w:p w14:paraId="03E26811" w14:textId="11FBEE93" w:rsidR="00E44E46" w:rsidRPr="00C96504" w:rsidRDefault="00C96504" w:rsidP="00FC0E33">
                <w:pPr>
                  <w:pStyle w:val="Brezrazmikov"/>
                </w:pPr>
                <w:r w:rsidRPr="00C96504">
                  <w:rPr>
                    <w:color w:val="808080" w:themeColor="background1" w:themeShade="80"/>
                  </w:rPr>
                  <w:t>Vpi</w:t>
                </w:r>
                <w:r w:rsidR="009F2255">
                  <w:rPr>
                    <w:color w:val="808080" w:themeColor="background1" w:themeShade="80"/>
                  </w:rPr>
                  <w:t>šite</w:t>
                </w:r>
                <w:r w:rsidRPr="00C96504">
                  <w:rPr>
                    <w:color w:val="808080" w:themeColor="background1" w:themeShade="80"/>
                  </w:rPr>
                  <w:t xml:space="preserve"> dejavnost, relevantno za predmet tega javnega naročila</w:t>
                </w:r>
              </w:p>
            </w:tc>
          </w:sdtContent>
        </w:sdt>
      </w:tr>
      <w:tr w:rsidR="005669F9" w:rsidRPr="00C96504" w14:paraId="5E945F75" w14:textId="77777777" w:rsidTr="00FC0E33">
        <w:tc>
          <w:tcPr>
            <w:tcW w:w="1810" w:type="pct"/>
            <w:gridSpan w:val="5"/>
            <w:vAlign w:val="center"/>
          </w:tcPr>
          <w:p w14:paraId="13D03042" w14:textId="77777777" w:rsidR="005669F9" w:rsidRPr="00C96504" w:rsidRDefault="005669F9" w:rsidP="00FC0E33">
            <w:pPr>
              <w:pStyle w:val="Brezrazmikov"/>
            </w:pPr>
            <w:r w:rsidRPr="00C96504">
              <w:t>Zakoniti zastopnik:</w:t>
            </w:r>
          </w:p>
        </w:tc>
        <w:sdt>
          <w:sdtPr>
            <w:id w:val="-324819242"/>
            <w:placeholder>
              <w:docPart w:val="B05318986FFE4CB083843EE941C5EBB7"/>
            </w:placeholder>
            <w:showingPlcHdr/>
            <w:text/>
          </w:sdtPr>
          <w:sdtContent>
            <w:tc>
              <w:tcPr>
                <w:tcW w:w="3190" w:type="pct"/>
                <w:gridSpan w:val="2"/>
                <w:vAlign w:val="center"/>
              </w:tcPr>
              <w:p w14:paraId="34D80714" w14:textId="77777777" w:rsidR="005669F9" w:rsidRPr="00C96504" w:rsidRDefault="005669F9" w:rsidP="00FC0E33">
                <w:pPr>
                  <w:pStyle w:val="Brezrazmikov"/>
                </w:pPr>
                <w:r w:rsidRPr="00C96504">
                  <w:rPr>
                    <w:rStyle w:val="Besedilooznabemesta"/>
                  </w:rPr>
                  <w:t>Vpišite ime in priimek</w:t>
                </w:r>
              </w:p>
            </w:tc>
          </w:sdtContent>
        </w:sdt>
      </w:tr>
      <w:tr w:rsidR="009F2255" w:rsidRPr="00C96504" w14:paraId="3B79A2F9" w14:textId="77777777" w:rsidTr="005923B4">
        <w:tc>
          <w:tcPr>
            <w:tcW w:w="1810" w:type="pct"/>
            <w:gridSpan w:val="5"/>
            <w:vAlign w:val="center"/>
          </w:tcPr>
          <w:p w14:paraId="12FEF141" w14:textId="77777777" w:rsidR="009F2255" w:rsidRPr="00C96504" w:rsidRDefault="009F2255" w:rsidP="005923B4">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A22E7298EE89436D9434F2EFF30F3FB0"/>
            </w:placeholder>
            <w:showingPlcHdr/>
            <w:text/>
          </w:sdtPr>
          <w:sdtContent>
            <w:tc>
              <w:tcPr>
                <w:tcW w:w="3190" w:type="pct"/>
                <w:gridSpan w:val="2"/>
                <w:vAlign w:val="center"/>
              </w:tcPr>
              <w:p w14:paraId="597A14B7" w14:textId="77777777" w:rsidR="009F2255" w:rsidRPr="00C96504" w:rsidRDefault="009F2255" w:rsidP="005923B4">
                <w:pPr>
                  <w:pStyle w:val="Brezrazmikov"/>
                </w:pPr>
                <w:r w:rsidRPr="00C96504">
                  <w:rPr>
                    <w:rStyle w:val="Besedilooznabemesta"/>
                  </w:rPr>
                  <w:t>Vpišite ime in priimek</w:t>
                </w:r>
              </w:p>
            </w:tc>
          </w:sdtContent>
        </w:sdt>
      </w:tr>
      <w:tr w:rsidR="005669F9" w:rsidRPr="00C96504" w14:paraId="170DDBA2" w14:textId="77777777" w:rsidTr="00FC0E33">
        <w:tc>
          <w:tcPr>
            <w:tcW w:w="1810" w:type="pct"/>
            <w:gridSpan w:val="5"/>
            <w:vAlign w:val="center"/>
          </w:tcPr>
          <w:p w14:paraId="7D1EF97F" w14:textId="6D990D7D" w:rsidR="005669F9" w:rsidRPr="00C96504" w:rsidRDefault="005669F9" w:rsidP="00FC0E33">
            <w:pPr>
              <w:pStyle w:val="Brezrazmikov"/>
            </w:pPr>
            <w:r w:rsidRPr="00C96504">
              <w:t xml:space="preserve">Podpisnik </w:t>
            </w:r>
            <w:bookmarkStart w:id="3" w:name="_Ref129677675"/>
            <w:r w:rsidR="009F2255">
              <w:t>pogodbe</w:t>
            </w:r>
            <w:r w:rsidRPr="00C96504">
              <w:rPr>
                <w:rStyle w:val="Sprotnaopomba-sklic"/>
              </w:rPr>
              <w:footnoteReference w:id="2"/>
            </w:r>
            <w:bookmarkEnd w:id="3"/>
            <w:r w:rsidRPr="00C96504">
              <w:t>:</w:t>
            </w:r>
          </w:p>
        </w:tc>
        <w:sdt>
          <w:sdtPr>
            <w:id w:val="-405449902"/>
            <w:placeholder>
              <w:docPart w:val="C5D70BB75C814103B98E9F7F283947FB"/>
            </w:placeholder>
            <w:showingPlcHdr/>
            <w:text/>
          </w:sdtPr>
          <w:sdtContent>
            <w:tc>
              <w:tcPr>
                <w:tcW w:w="3190" w:type="pct"/>
                <w:gridSpan w:val="2"/>
                <w:vAlign w:val="center"/>
              </w:tcPr>
              <w:p w14:paraId="28566FDB" w14:textId="6CFAF102" w:rsidR="005669F9" w:rsidRPr="00C96504" w:rsidRDefault="005669F9" w:rsidP="00FC0E33">
                <w:pPr>
                  <w:pStyle w:val="Brezrazmikov"/>
                </w:pPr>
                <w:r w:rsidRPr="00C96504">
                  <w:rPr>
                    <w:rStyle w:val="Besedilooznabemesta"/>
                  </w:rPr>
                  <w:t>Vpišite ime in priimek</w:t>
                </w:r>
              </w:p>
            </w:tc>
          </w:sdtContent>
        </w:sdt>
      </w:tr>
      <w:tr w:rsidR="005669F9" w:rsidRPr="00C96504" w14:paraId="2845788A" w14:textId="77777777" w:rsidTr="00FC0E33">
        <w:tc>
          <w:tcPr>
            <w:tcW w:w="1810" w:type="pct"/>
            <w:gridSpan w:val="5"/>
            <w:vAlign w:val="center"/>
          </w:tcPr>
          <w:p w14:paraId="2055AEC2" w14:textId="4712F67F" w:rsidR="005669F9" w:rsidRPr="00C96504" w:rsidRDefault="005669F9" w:rsidP="00FC0E33">
            <w:pPr>
              <w:pStyle w:val="Brezrazmikov"/>
              <w:jc w:val="left"/>
            </w:pPr>
            <w:r w:rsidRPr="00C96504">
              <w:t xml:space="preserve">Skrbnik </w:t>
            </w:r>
            <w:r w:rsidR="009F2255">
              <w:t>pogodbe</w:t>
            </w:r>
            <w:r w:rsidR="00204298">
              <w:rPr>
                <w:vertAlign w:val="superscript"/>
              </w:rPr>
              <w:t>4</w:t>
            </w:r>
            <w:r w:rsidRPr="00C96504">
              <w:t>:</w:t>
            </w:r>
          </w:p>
        </w:tc>
        <w:sdt>
          <w:sdtPr>
            <w:id w:val="-1251801585"/>
            <w:placeholder>
              <w:docPart w:val="677EBCDBD8FD48CC9E3E31C7B5A58175"/>
            </w:placeholder>
            <w:showingPlcHdr/>
            <w:text/>
          </w:sdtPr>
          <w:sdtContent>
            <w:tc>
              <w:tcPr>
                <w:tcW w:w="3190" w:type="pct"/>
                <w:gridSpan w:val="2"/>
                <w:vAlign w:val="center"/>
              </w:tcPr>
              <w:p w14:paraId="121E1CD9" w14:textId="77777777" w:rsidR="005669F9" w:rsidRPr="00C96504" w:rsidRDefault="005669F9" w:rsidP="00FC0E33">
                <w:pPr>
                  <w:pStyle w:val="Brezrazmikov"/>
                </w:pPr>
                <w:r w:rsidRPr="00C96504">
                  <w:rPr>
                    <w:rStyle w:val="Besedilooznabemesta"/>
                  </w:rPr>
                  <w:t>Vpišite ime in priimek</w:t>
                </w:r>
              </w:p>
            </w:tc>
          </w:sdtContent>
        </w:sdt>
      </w:tr>
      <w:tr w:rsidR="005669F9" w:rsidRPr="00C96504" w14:paraId="317F7FE4" w14:textId="77777777" w:rsidTr="00FC0E33">
        <w:tc>
          <w:tcPr>
            <w:tcW w:w="1520" w:type="pct"/>
            <w:gridSpan w:val="4"/>
            <w:vAlign w:val="center"/>
          </w:tcPr>
          <w:p w14:paraId="0C2E1975" w14:textId="0BADA8F7" w:rsidR="005669F9" w:rsidRPr="00C96504" w:rsidRDefault="005669F9" w:rsidP="00FC0E33">
            <w:pPr>
              <w:pStyle w:val="Brezrazmikov"/>
              <w:jc w:val="left"/>
            </w:pPr>
            <w:r w:rsidRPr="00C96504">
              <w:t>Kontaktni podatki skrbnika</w:t>
            </w:r>
            <w:r w:rsidR="00204298">
              <w:rPr>
                <w:vertAlign w:val="superscript"/>
              </w:rPr>
              <w:t>4</w:t>
            </w:r>
            <w:r w:rsidRPr="00C96504">
              <w:t>:</w:t>
            </w:r>
          </w:p>
        </w:tc>
        <w:sdt>
          <w:sdtPr>
            <w:id w:val="1415129097"/>
            <w:placeholder>
              <w:docPart w:val="A7837BA9F474493780AD94AB5EB3348F"/>
            </w:placeholder>
            <w:showingPlcHdr/>
            <w:text/>
          </w:sdtPr>
          <w:sdtContent>
            <w:tc>
              <w:tcPr>
                <w:tcW w:w="3480" w:type="pct"/>
                <w:gridSpan w:val="3"/>
                <w:vAlign w:val="center"/>
              </w:tcPr>
              <w:p w14:paraId="5F935061" w14:textId="77777777" w:rsidR="005669F9" w:rsidRPr="00C96504" w:rsidRDefault="005669F9" w:rsidP="00FC0E33">
                <w:pPr>
                  <w:pStyle w:val="Brezrazmikov"/>
                </w:pPr>
                <w:r w:rsidRPr="00C96504">
                  <w:rPr>
                    <w:rStyle w:val="Besedilooznabemesta"/>
                  </w:rPr>
                  <w:t>Vpišite e-naslov in tel. št. skrbnika okvirnega sporazuma</w:t>
                </w:r>
              </w:p>
            </w:tc>
          </w:sdtContent>
        </w:sdt>
      </w:tr>
      <w:tr w:rsidR="005669F9" w:rsidRPr="00C96504" w14:paraId="2C7412B3" w14:textId="77777777" w:rsidTr="00FC0E33">
        <w:tc>
          <w:tcPr>
            <w:tcW w:w="577" w:type="pct"/>
            <w:vMerge w:val="restart"/>
            <w:vAlign w:val="center"/>
          </w:tcPr>
          <w:p w14:paraId="2E5DDA9C" w14:textId="77D1117B" w:rsidR="005669F9" w:rsidRPr="00C96504" w:rsidRDefault="005669F9" w:rsidP="00FC0E33">
            <w:pPr>
              <w:pStyle w:val="Brezrazmikov"/>
            </w:pPr>
            <w:r w:rsidRPr="00C96504">
              <w:t>Opis prevzetih del:</w:t>
            </w:r>
          </w:p>
        </w:tc>
        <w:tc>
          <w:tcPr>
            <w:tcW w:w="4423" w:type="pct"/>
            <w:gridSpan w:val="6"/>
            <w:vAlign w:val="center"/>
          </w:tcPr>
          <w:p w14:paraId="619857FB" w14:textId="04A45647" w:rsidR="005669F9" w:rsidRPr="00C96504"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sidRPr="00C96504">
                  <w:rPr>
                    <w:rFonts w:ascii="MS Gothic" w:eastAsia="MS Gothic" w:hAnsi="MS Gothic" w:hint="eastAsia"/>
                  </w:rPr>
                  <w:t>☐</w:t>
                </w:r>
              </w:sdtContent>
            </w:sdt>
            <w:r w:rsidR="005669F9" w:rsidRPr="00C96504">
              <w:t xml:space="preserve"> ponujamo </w:t>
            </w:r>
            <w:r w:rsidR="009F2255">
              <w:t xml:space="preserve">celotni sklop </w:t>
            </w:r>
            <w:sdt>
              <w:sdtPr>
                <w:id w:val="-2129066305"/>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 xml:space="preserve">1, </w:t>
            </w:r>
            <w:sdt>
              <w:sdtPr>
                <w:id w:val="-1963253131"/>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2</w:t>
            </w:r>
            <w:r w:rsidR="00946D32">
              <w:t xml:space="preserve">, </w:t>
            </w:r>
            <w:sdt>
              <w:sdtPr>
                <w:id w:val="2011790547"/>
                <w14:checkbox>
                  <w14:checked w14:val="0"/>
                  <w14:checkedState w14:val="2612" w14:font="MS Gothic"/>
                  <w14:uncheckedState w14:val="2610" w14:font="MS Gothic"/>
                </w14:checkbox>
              </w:sdtPr>
              <w:sdtContent>
                <w:r w:rsidR="00946D32">
                  <w:rPr>
                    <w:rFonts w:ascii="MS Gothic" w:eastAsia="MS Gothic" w:hAnsi="MS Gothic" w:hint="eastAsia"/>
                  </w:rPr>
                  <w:t>☐</w:t>
                </w:r>
              </w:sdtContent>
            </w:sdt>
            <w:r w:rsidR="00946D32">
              <w:t>3</w:t>
            </w:r>
          </w:p>
        </w:tc>
      </w:tr>
      <w:tr w:rsidR="00F44936" w:rsidRPr="00C96504" w14:paraId="5843C580" w14:textId="77777777" w:rsidTr="00FC0E33">
        <w:tc>
          <w:tcPr>
            <w:tcW w:w="577" w:type="pct"/>
            <w:vMerge/>
            <w:vAlign w:val="center"/>
          </w:tcPr>
          <w:p w14:paraId="443D9FD6" w14:textId="77777777" w:rsidR="00F44936" w:rsidRPr="00C96504" w:rsidRDefault="00F44936" w:rsidP="00F44936">
            <w:pPr>
              <w:pStyle w:val="Brezrazmikov"/>
            </w:pPr>
          </w:p>
        </w:tc>
        <w:tc>
          <w:tcPr>
            <w:tcW w:w="4423" w:type="pct"/>
            <w:gridSpan w:val="6"/>
            <w:vAlign w:val="center"/>
          </w:tcPr>
          <w:p w14:paraId="0B29A8F7" w14:textId="6071385E" w:rsidR="00F44936" w:rsidRDefault="00000000" w:rsidP="00F44936">
            <w:pPr>
              <w:pStyle w:val="Brezrazmikov"/>
              <w:jc w:val="left"/>
            </w:pPr>
            <w:sdt>
              <w:sdtPr>
                <w:id w:val="-645816206"/>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w:t>
            </w:r>
            <w:r w:rsidR="00F44936">
              <w:t xml:space="preserve">servisne storitve za sklop </w:t>
            </w:r>
            <w:sdt>
              <w:sdtPr>
                <w:id w:val="-1456711825"/>
                <w14:checkbox>
                  <w14:checked w14:val="0"/>
                  <w14:checkedState w14:val="2612" w14:font="MS Gothic"/>
                  <w14:uncheckedState w14:val="2610" w14:font="MS Gothic"/>
                </w14:checkbox>
              </w:sdtPr>
              <w:sdtContent>
                <w:r w:rsidR="00F44936">
                  <w:rPr>
                    <w:rFonts w:ascii="MS Gothic" w:eastAsia="MS Gothic" w:hAnsi="MS Gothic" w:hint="eastAsia"/>
                  </w:rPr>
                  <w:t>☐</w:t>
                </w:r>
              </w:sdtContent>
            </w:sdt>
            <w:r w:rsidR="00F44936">
              <w:t xml:space="preserve">1, </w:t>
            </w:r>
            <w:sdt>
              <w:sdtPr>
                <w:id w:val="-1727530478"/>
                <w14:checkbox>
                  <w14:checked w14:val="0"/>
                  <w14:checkedState w14:val="2612" w14:font="MS Gothic"/>
                  <w14:uncheckedState w14:val="2610" w14:font="MS Gothic"/>
                </w14:checkbox>
              </w:sdtPr>
              <w:sdtContent>
                <w:r w:rsidR="00F44936">
                  <w:rPr>
                    <w:rFonts w:ascii="MS Gothic" w:eastAsia="MS Gothic" w:hAnsi="MS Gothic" w:hint="eastAsia"/>
                  </w:rPr>
                  <w:t>☐</w:t>
                </w:r>
              </w:sdtContent>
            </w:sdt>
            <w:r w:rsidR="00F44936">
              <w:t>2</w:t>
            </w:r>
            <w:r w:rsidR="00946D32">
              <w:t xml:space="preserve">, </w:t>
            </w:r>
            <w:sdt>
              <w:sdtPr>
                <w:id w:val="-56163708"/>
                <w14:checkbox>
                  <w14:checked w14:val="0"/>
                  <w14:checkedState w14:val="2612" w14:font="MS Gothic"/>
                  <w14:uncheckedState w14:val="2610" w14:font="MS Gothic"/>
                </w14:checkbox>
              </w:sdtPr>
              <w:sdtContent>
                <w:r w:rsidR="00946D32">
                  <w:rPr>
                    <w:rFonts w:ascii="MS Gothic" w:eastAsia="MS Gothic" w:hAnsi="MS Gothic" w:hint="eastAsia"/>
                  </w:rPr>
                  <w:t>☐</w:t>
                </w:r>
              </w:sdtContent>
            </w:sdt>
            <w:r w:rsidR="00946D32">
              <w:t>3</w:t>
            </w:r>
          </w:p>
        </w:tc>
      </w:tr>
      <w:tr w:rsidR="00F44936" w:rsidRPr="00C96504" w14:paraId="232717B2" w14:textId="77777777" w:rsidTr="00FC0E33">
        <w:tc>
          <w:tcPr>
            <w:tcW w:w="577" w:type="pct"/>
            <w:vMerge/>
            <w:vAlign w:val="center"/>
          </w:tcPr>
          <w:p w14:paraId="7BFE20AF" w14:textId="77777777" w:rsidR="00F44936" w:rsidRPr="00C96504" w:rsidRDefault="00F44936" w:rsidP="00F44936">
            <w:pPr>
              <w:pStyle w:val="Brezrazmikov"/>
            </w:pPr>
          </w:p>
        </w:tc>
        <w:tc>
          <w:tcPr>
            <w:tcW w:w="4423" w:type="pct"/>
            <w:gridSpan w:val="6"/>
            <w:vAlign w:val="center"/>
          </w:tcPr>
          <w:p w14:paraId="5F38DA99" w14:textId="06F49999" w:rsidR="00F44936" w:rsidRPr="00C96504" w:rsidRDefault="00000000" w:rsidP="00F44936">
            <w:pPr>
              <w:pStyle w:val="Brezrazmikov"/>
              <w:jc w:val="left"/>
            </w:pPr>
            <w:sdt>
              <w:sdtPr>
                <w:id w:val="101380478"/>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F44936">
              <w:t>sklopa 1</w:t>
            </w:r>
            <w:r w:rsidR="00F44936" w:rsidRPr="00C96504">
              <w:t xml:space="preserve">, in sicer: </w:t>
            </w:r>
            <w:sdt>
              <w:sdtPr>
                <w:id w:val="-318662218"/>
                <w:placeholder>
                  <w:docPart w:val="1A35B88F97504F12A834750C4254D4C8"/>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946D32" w:rsidRPr="00C96504" w14:paraId="3CB4DF0D" w14:textId="77777777" w:rsidTr="00FC0E33">
        <w:tc>
          <w:tcPr>
            <w:tcW w:w="577" w:type="pct"/>
            <w:vMerge/>
            <w:vAlign w:val="center"/>
          </w:tcPr>
          <w:p w14:paraId="4A772C75" w14:textId="77777777" w:rsidR="00946D32" w:rsidRPr="00C96504" w:rsidRDefault="00946D32" w:rsidP="00F44936">
            <w:pPr>
              <w:pStyle w:val="Brezrazmikov"/>
            </w:pPr>
          </w:p>
        </w:tc>
        <w:tc>
          <w:tcPr>
            <w:tcW w:w="4423" w:type="pct"/>
            <w:gridSpan w:val="6"/>
            <w:vAlign w:val="center"/>
          </w:tcPr>
          <w:p w14:paraId="58F150C8" w14:textId="61069544" w:rsidR="00946D32" w:rsidRDefault="00000000" w:rsidP="00F44936">
            <w:pPr>
              <w:pStyle w:val="Brezrazmikov"/>
              <w:jc w:val="left"/>
            </w:pPr>
            <w:sdt>
              <w:sdtPr>
                <w:id w:val="790934853"/>
                <w14:checkbox>
                  <w14:checked w14:val="0"/>
                  <w14:checkedState w14:val="2612" w14:font="MS Gothic"/>
                  <w14:uncheckedState w14:val="2610" w14:font="MS Gothic"/>
                </w14:checkbox>
              </w:sdtPr>
              <w:sdtContent>
                <w:r w:rsidR="00946D32" w:rsidRPr="00C96504">
                  <w:rPr>
                    <w:rFonts w:ascii="MS Gothic" w:eastAsia="MS Gothic" w:hAnsi="MS Gothic" w:hint="eastAsia"/>
                  </w:rPr>
                  <w:t>☐</w:t>
                </w:r>
              </w:sdtContent>
            </w:sdt>
            <w:r w:rsidR="00946D32" w:rsidRPr="00C96504">
              <w:t xml:space="preserve"> ponujamo del </w:t>
            </w:r>
            <w:r w:rsidR="00946D32">
              <w:t>sklopa 2</w:t>
            </w:r>
            <w:r w:rsidR="00946D32" w:rsidRPr="00C96504">
              <w:t xml:space="preserve">, in sicer: </w:t>
            </w:r>
            <w:sdt>
              <w:sdtPr>
                <w:id w:val="-1938123877"/>
                <w:placeholder>
                  <w:docPart w:val="7BC1318F885D43AD9485DA8363D4D792"/>
                </w:placeholder>
                <w:showingPlcHdr/>
                <w:text/>
              </w:sdtPr>
              <w:sdtContent>
                <w:r w:rsidR="00946D32" w:rsidRPr="00C96504">
                  <w:rPr>
                    <w:color w:val="808080" w:themeColor="background1" w:themeShade="80"/>
                  </w:rPr>
                  <w:t>Vsebinski opis</w:t>
                </w:r>
                <w:r w:rsidR="00946D32" w:rsidRPr="00C96504">
                  <w:rPr>
                    <w:rStyle w:val="Besedilooznabemesta"/>
                    <w:color w:val="808080" w:themeColor="background1" w:themeShade="80"/>
                  </w:rPr>
                  <w:t xml:space="preserve"> </w:t>
                </w:r>
                <w:r w:rsidR="00946D32" w:rsidRPr="00C96504">
                  <w:rPr>
                    <w:rStyle w:val="Besedilooznabemesta"/>
                  </w:rPr>
                  <w:t>del</w:t>
                </w:r>
              </w:sdtContent>
            </w:sdt>
          </w:p>
        </w:tc>
      </w:tr>
      <w:tr w:rsidR="00F44936" w:rsidRPr="00C96504" w14:paraId="513F0CA0" w14:textId="77777777" w:rsidTr="00FC0E33">
        <w:tc>
          <w:tcPr>
            <w:tcW w:w="577" w:type="pct"/>
            <w:vMerge/>
            <w:vAlign w:val="center"/>
          </w:tcPr>
          <w:p w14:paraId="2DC4C1A9" w14:textId="77777777" w:rsidR="00F44936" w:rsidRPr="00C96504" w:rsidRDefault="00F44936" w:rsidP="00F44936">
            <w:pPr>
              <w:pStyle w:val="Brezrazmikov"/>
            </w:pPr>
          </w:p>
        </w:tc>
        <w:tc>
          <w:tcPr>
            <w:tcW w:w="4423" w:type="pct"/>
            <w:gridSpan w:val="6"/>
            <w:vAlign w:val="center"/>
          </w:tcPr>
          <w:p w14:paraId="70463A7F" w14:textId="10E5426B" w:rsidR="00F44936" w:rsidRPr="00C96504" w:rsidRDefault="00000000" w:rsidP="00F44936">
            <w:pPr>
              <w:pStyle w:val="Brezrazmikov"/>
              <w:jc w:val="left"/>
            </w:pPr>
            <w:sdt>
              <w:sdtPr>
                <w:id w:val="-1360279809"/>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F44936">
              <w:t xml:space="preserve">sklopa </w:t>
            </w:r>
            <w:r w:rsidR="00946D32">
              <w:t>3</w:t>
            </w:r>
            <w:r w:rsidR="00F44936" w:rsidRPr="00C96504">
              <w:t xml:space="preserve">, in sicer: </w:t>
            </w:r>
            <w:sdt>
              <w:sdtPr>
                <w:id w:val="819621316"/>
                <w:placeholder>
                  <w:docPart w:val="613DF8B5B77D499CB08E8DB247E84C92"/>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946D32" w:rsidRPr="00C96504" w14:paraId="1A1A4929" w14:textId="77777777" w:rsidTr="00FC0E33">
        <w:tc>
          <w:tcPr>
            <w:tcW w:w="1955" w:type="pct"/>
            <w:gridSpan w:val="6"/>
            <w:vMerge w:val="restart"/>
            <w:vAlign w:val="center"/>
          </w:tcPr>
          <w:p w14:paraId="51110C5C" w14:textId="0345F5F6" w:rsidR="00946D32" w:rsidRPr="00C96504" w:rsidRDefault="00946D32" w:rsidP="00F44936">
            <w:pPr>
              <w:pStyle w:val="Brezrazmikov"/>
            </w:pPr>
            <w:r w:rsidRPr="00C96504">
              <w:t>Ponudbena vrednost prevzetih del:</w:t>
            </w:r>
          </w:p>
        </w:tc>
        <w:tc>
          <w:tcPr>
            <w:tcW w:w="3045" w:type="pct"/>
            <w:vAlign w:val="center"/>
          </w:tcPr>
          <w:p w14:paraId="16140BED" w14:textId="088FAC82" w:rsidR="00946D32" w:rsidRPr="00C96504" w:rsidRDefault="00946D32" w:rsidP="00F44936">
            <w:pPr>
              <w:pStyle w:val="Brezrazmikov"/>
            </w:pPr>
            <w:r>
              <w:rPr>
                <w:rStyle w:val="Besedilooznabemesta"/>
              </w:rPr>
              <w:t>znesek (brez DDV)</w:t>
            </w:r>
            <w:r w:rsidRPr="004341D5">
              <w:rPr>
                <w:rStyle w:val="Besedilooznabemesta"/>
              </w:rPr>
              <w:t>.</w:t>
            </w:r>
            <w:r w:rsidRPr="00C96504">
              <w:t xml:space="preserve"> € (brez DDV)</w:t>
            </w:r>
            <w:r>
              <w:t xml:space="preserve"> v sklopu 1</w:t>
            </w:r>
          </w:p>
        </w:tc>
      </w:tr>
      <w:tr w:rsidR="00946D32" w:rsidRPr="00C96504" w14:paraId="47C77F82" w14:textId="77777777" w:rsidTr="00FC0E33">
        <w:tc>
          <w:tcPr>
            <w:tcW w:w="1955" w:type="pct"/>
            <w:gridSpan w:val="6"/>
            <w:vMerge/>
            <w:vAlign w:val="center"/>
          </w:tcPr>
          <w:p w14:paraId="2967A7AA" w14:textId="77777777" w:rsidR="00946D32" w:rsidRPr="00C96504" w:rsidRDefault="00946D32" w:rsidP="00F44936">
            <w:pPr>
              <w:pStyle w:val="Brezrazmikov"/>
            </w:pPr>
          </w:p>
        </w:tc>
        <w:tc>
          <w:tcPr>
            <w:tcW w:w="3045" w:type="pct"/>
            <w:vAlign w:val="center"/>
          </w:tcPr>
          <w:p w14:paraId="0897EF64" w14:textId="561F6968" w:rsidR="00946D32" w:rsidRDefault="00946D32" w:rsidP="00F44936">
            <w:pPr>
              <w:pStyle w:val="Brezrazmikov"/>
              <w:rPr>
                <w:rStyle w:val="Besedilooznabemesta"/>
              </w:rPr>
            </w:pPr>
            <w:r>
              <w:rPr>
                <w:rStyle w:val="Besedilooznabemesta"/>
              </w:rPr>
              <w:t>znesek (brez DDV)</w:t>
            </w:r>
            <w:r w:rsidRPr="004341D5">
              <w:rPr>
                <w:rStyle w:val="Besedilooznabemesta"/>
              </w:rPr>
              <w:t>.</w:t>
            </w:r>
            <w:r w:rsidRPr="00C96504">
              <w:t xml:space="preserve"> € (brez DDV)</w:t>
            </w:r>
            <w:r>
              <w:t xml:space="preserve"> v sklopu 2</w:t>
            </w:r>
          </w:p>
        </w:tc>
      </w:tr>
      <w:tr w:rsidR="00946D32" w:rsidRPr="00C96504" w14:paraId="2FA0DB8C" w14:textId="77777777" w:rsidTr="00FC0E33">
        <w:tc>
          <w:tcPr>
            <w:tcW w:w="1955" w:type="pct"/>
            <w:gridSpan w:val="6"/>
            <w:vMerge/>
            <w:vAlign w:val="center"/>
          </w:tcPr>
          <w:p w14:paraId="14488229" w14:textId="77777777" w:rsidR="00946D32" w:rsidRPr="00C96504" w:rsidRDefault="00946D32" w:rsidP="00F44936">
            <w:pPr>
              <w:pStyle w:val="Brezrazmikov"/>
            </w:pPr>
          </w:p>
        </w:tc>
        <w:tc>
          <w:tcPr>
            <w:tcW w:w="3045" w:type="pct"/>
            <w:vAlign w:val="center"/>
          </w:tcPr>
          <w:p w14:paraId="3CB6106C" w14:textId="535806FA" w:rsidR="00946D32" w:rsidRDefault="00946D32" w:rsidP="00F44936">
            <w:pPr>
              <w:pStyle w:val="Brezrazmikov"/>
              <w:rPr>
                <w:rStyle w:val="Besedilooznabemesta"/>
              </w:rPr>
            </w:pPr>
            <w:r>
              <w:rPr>
                <w:rStyle w:val="Besedilooznabemesta"/>
              </w:rPr>
              <w:t>znesek (brez DDV)</w:t>
            </w:r>
            <w:r w:rsidRPr="004341D5">
              <w:rPr>
                <w:rStyle w:val="Besedilooznabemesta"/>
              </w:rPr>
              <w:t>.</w:t>
            </w:r>
            <w:r w:rsidRPr="00C96504">
              <w:t xml:space="preserve"> € (brez DDV)</w:t>
            </w:r>
            <w:r>
              <w:t xml:space="preserve"> v sklopu 3</w:t>
            </w:r>
          </w:p>
        </w:tc>
      </w:tr>
    </w:tbl>
    <w:p w14:paraId="3BEE7FF6" w14:textId="2F2E6EE2" w:rsidR="005669F9" w:rsidRPr="00C96504" w:rsidRDefault="005669F9" w:rsidP="005669F9">
      <w:pPr>
        <w:pStyle w:val="Brezrazmikov"/>
      </w:pPr>
    </w:p>
    <w:p w14:paraId="6E0B87EB" w14:textId="66B6A77E" w:rsidR="00E27B61" w:rsidRPr="00C96504" w:rsidRDefault="00E27B61" w:rsidP="00E27B61">
      <w:pPr>
        <w:pStyle w:val="Brezrazmikov"/>
        <w:keepNext/>
      </w:pPr>
      <w:r w:rsidRPr="00C96504">
        <w:rPr>
          <w:b/>
          <w:bCs/>
        </w:rPr>
        <w:t>Izjava (pogoj 4):</w:t>
      </w:r>
      <w:r w:rsidRPr="00C96504">
        <w:t xml:space="preserve"> Zagotavljamo, da (označite z </w:t>
      </w:r>
      <w:sdt>
        <w:sdtPr>
          <w:id w:val="2021037415"/>
          <w14:checkbox>
            <w14:checked w14:val="1"/>
            <w14:checkedState w14:val="2612" w14:font="MS Gothic"/>
            <w14:uncheckedState w14:val="2610" w14:font="MS Gothic"/>
          </w14:checkbox>
        </w:sdtPr>
        <w:sdtContent>
          <w:r w:rsidR="00C91C9D" w:rsidRPr="00C96504">
            <w:rPr>
              <w:rFonts w:ascii="MS Gothic" w:eastAsia="MS Gothic" w:hAnsi="MS Gothic" w:hint="eastAsia"/>
            </w:rPr>
            <w:t>☒</w:t>
          </w:r>
        </w:sdtContent>
      </w:sdt>
      <w:r w:rsidRPr="00C96504">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sidRPr="00C96504">
            <w:rPr>
              <w:rFonts w:ascii="MS Gothic" w:eastAsia="MS Gothic" w:hAnsi="MS Gothic" w:hint="eastAsia"/>
            </w:rPr>
            <w:t>☐</w:t>
          </w:r>
        </w:sdtContent>
      </w:sdt>
      <w:r w:rsidR="00E27B61" w:rsidRPr="00C96504">
        <w:t xml:space="preserve"> razpolagamo z ustreznimi kadri, sredstvi in znanjem za pravočasno in kvalitetno izvedbo javnega</w:t>
      </w:r>
      <w:r w:rsidR="00E27B61" w:rsidRPr="00E27B61">
        <w:t xml:space="preserve"> naročila, v skladu z zahtevami iz dokumentacije v zvezi z oddajo javnega naročila, pravili stroke ter določili predpisov in standardov s področja predmeta naročila</w:t>
      </w:r>
      <w:r w:rsidR="00E27B61">
        <w:t>;</w:t>
      </w:r>
    </w:p>
    <w:p w14:paraId="61A80E28" w14:textId="3D26065F" w:rsidR="0069632C" w:rsidRDefault="00000000" w:rsidP="00E27B61">
      <w:pPr>
        <w:pStyle w:val="Brezrazmikov"/>
        <w:keepNext/>
        <w:ind w:left="357" w:hanging="357"/>
      </w:pPr>
      <w:sdt>
        <w:sdtPr>
          <w:id w:val="-1225052798"/>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imamo </w:t>
      </w:r>
      <w:r w:rsidR="0069632C" w:rsidRPr="0069632C">
        <w:t>vzpostavljeno kontrolo kakovosti razpisane vrste blaga</w:t>
      </w:r>
      <w:r w:rsidR="0069632C">
        <w:t>;</w:t>
      </w:r>
    </w:p>
    <w:p w14:paraId="1FBFB482" w14:textId="39B95AF4"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 xml:space="preserve">določila dokumentacije v zvezi z oddajo javnega naročila, vključno z določili vzorca </w:t>
      </w:r>
      <w:r w:rsidR="0069632C">
        <w:t>pogodbe</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5C827685"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w:t>
      </w:r>
      <w:r w:rsidR="0042460B">
        <w:t xml:space="preserve">javnega naročila </w:t>
      </w:r>
      <w:r w:rsidR="00E27B61">
        <w:t>komunicirali v slovenskem jeziku.</w:t>
      </w:r>
    </w:p>
    <w:p w14:paraId="038FF3E8" w14:textId="77777777" w:rsidR="00E27B61" w:rsidRDefault="00E27B61" w:rsidP="00E27B61">
      <w:pPr>
        <w:pStyle w:val="Brezrazmikov"/>
        <w:ind w:left="357" w:hanging="357"/>
      </w:pPr>
    </w:p>
    <w:p w14:paraId="42FD7DB0" w14:textId="34F2AC36" w:rsidR="0069632C" w:rsidRPr="00C96504" w:rsidRDefault="0069632C" w:rsidP="0069632C">
      <w:pPr>
        <w:pStyle w:val="Brezrazmikov"/>
        <w:keepNext/>
      </w:pPr>
      <w:r w:rsidRPr="00C96504">
        <w:rPr>
          <w:b/>
          <w:bCs/>
        </w:rPr>
        <w:t xml:space="preserve">Izjava (pogoj </w:t>
      </w:r>
      <w:r>
        <w:rPr>
          <w:b/>
          <w:bCs/>
        </w:rPr>
        <w:t>5</w:t>
      </w:r>
      <w:r w:rsidRPr="00C96504">
        <w:rPr>
          <w:b/>
          <w:bCs/>
        </w:rPr>
        <w:t>):</w:t>
      </w:r>
      <w:r w:rsidRPr="00C96504">
        <w:t xml:space="preserve"> </w:t>
      </w:r>
      <w:r>
        <w:t>Kot gospodarski subjekt, ki ponuja servisne storitve, zagotavljamo</w:t>
      </w:r>
      <w:r w:rsidRPr="00C96504">
        <w:t xml:space="preserve"> (označite z </w:t>
      </w:r>
      <w:sdt>
        <w:sdtPr>
          <w:id w:val="1180158470"/>
          <w14:checkbox>
            <w14:checked w14:val="1"/>
            <w14:checkedState w14:val="2612" w14:font="MS Gothic"/>
            <w14:uncheckedState w14:val="2610" w14:font="MS Gothic"/>
          </w14:checkbox>
        </w:sdtPr>
        <w:sdtContent>
          <w:r w:rsidRPr="00C96504">
            <w:rPr>
              <w:rFonts w:ascii="MS Gothic" w:eastAsia="MS Gothic" w:hAnsi="MS Gothic" w:hint="eastAsia"/>
            </w:rPr>
            <w:t>☒</w:t>
          </w:r>
        </w:sdtContent>
      </w:sdt>
      <w:r w:rsidRPr="00C96504">
        <w:t>):</w:t>
      </w:r>
    </w:p>
    <w:p w14:paraId="37C2C557" w14:textId="33575F6D" w:rsidR="0069632C" w:rsidRDefault="00000000" w:rsidP="0069632C">
      <w:pPr>
        <w:pStyle w:val="Brezrazmikov"/>
        <w:ind w:left="357" w:hanging="357"/>
      </w:pPr>
      <w:sdt>
        <w:sdtPr>
          <w:id w:val="301194994"/>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servisno službo na podlagi sklenjene pogodbe in pooblastila proizvajalca za izvajanje servisnih del na vozilu in nadgradnji in za dobavo nadomestnih delov;</w:t>
      </w:r>
    </w:p>
    <w:p w14:paraId="46197D10" w14:textId="197F9639" w:rsidR="0069632C" w:rsidRDefault="00000000" w:rsidP="0069632C">
      <w:pPr>
        <w:pStyle w:val="Brezrazmikov"/>
        <w:ind w:left="357" w:hanging="357"/>
      </w:pPr>
      <w:sdt>
        <w:sdtPr>
          <w:id w:val="-1411228863"/>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brezplačni prvi redni servis vozila;</w:t>
      </w:r>
    </w:p>
    <w:p w14:paraId="5ADF9C36" w14:textId="33076CE9" w:rsidR="0069632C" w:rsidRDefault="00000000" w:rsidP="0069632C">
      <w:pPr>
        <w:pStyle w:val="Brezrazmikov"/>
        <w:ind w:left="357" w:hanging="357"/>
      </w:pPr>
      <w:sdt>
        <w:sdtPr>
          <w:id w:val="1661036965"/>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brezplačno odpravo napak v času garancijskega roka, pri čemer mora garancijska doba trajati najmanj 24 mesecev od datuma prevzema s strani naročnika;</w:t>
      </w:r>
    </w:p>
    <w:p w14:paraId="4F78B5CF" w14:textId="58086922" w:rsidR="0069632C" w:rsidRDefault="00000000" w:rsidP="0069632C">
      <w:pPr>
        <w:pStyle w:val="Brezrazmikov"/>
        <w:ind w:left="357" w:hanging="357"/>
      </w:pPr>
      <w:sdt>
        <w:sdtPr>
          <w:id w:val="-1073576857"/>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servisne storitve in rezervne dele vsaj še deset (10) let po datumu prevzema s strani naročnika;</w:t>
      </w:r>
    </w:p>
    <w:p w14:paraId="70F93324" w14:textId="77777777" w:rsidR="0069632C" w:rsidRDefault="0069632C" w:rsidP="00E27B61">
      <w:pPr>
        <w:pStyle w:val="Brezrazmikov"/>
        <w:ind w:left="357" w:hanging="357"/>
      </w:pPr>
    </w:p>
    <w:p w14:paraId="448CBC70" w14:textId="1C91F85A" w:rsidR="00E27B61" w:rsidRDefault="00E27B61" w:rsidP="00E27B61">
      <w:pPr>
        <w:pStyle w:val="Brezrazmikov"/>
        <w:keepNext/>
      </w:pPr>
      <w:r w:rsidRPr="003A3ABF">
        <w:rPr>
          <w:b/>
          <w:bCs/>
        </w:rPr>
        <w:t xml:space="preserve">Izjava (pogoj </w:t>
      </w:r>
      <w:r w:rsidR="0069632C">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037CDA8D"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dostavo zavarovanja za dobro izvedbo pogodbenih obveznosti, v vrednosti, obliki in vsebini </w:t>
      </w:r>
      <w:r w:rsidR="0069632C" w:rsidRPr="0069632C">
        <w:t>kot jo določa dokumentacije v zvezi z oddajo javnega naročila, najpozneje ob podpisu pogodbe</w:t>
      </w:r>
      <w:r w:rsidR="00E27B61">
        <w:t>;</w:t>
      </w:r>
    </w:p>
    <w:p w14:paraId="56D4D6DE" w14:textId="4CA20AD9"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 xml:space="preserve">za veljavnost </w:t>
      </w:r>
      <w:r w:rsidR="0069632C">
        <w:rPr>
          <w:rFonts w:eastAsia="Times New Roman"/>
          <w:color w:val="000000"/>
        </w:rPr>
        <w:t>pogodbe</w:t>
      </w:r>
      <w:r w:rsidR="00E27B61">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69632C" w:rsidRPr="008B31A7" w14:paraId="2296EDDF" w14:textId="77777777" w:rsidTr="00FC0E33">
        <w:tc>
          <w:tcPr>
            <w:tcW w:w="893" w:type="dxa"/>
            <w:shd w:val="clear" w:color="auto" w:fill="auto"/>
          </w:tcPr>
          <w:p w14:paraId="30754A51" w14:textId="77777777" w:rsidR="0069632C" w:rsidRDefault="0069632C" w:rsidP="00FC0E33">
            <w:pPr>
              <w:pStyle w:val="Brezrazmikov"/>
              <w:keepNext/>
              <w:jc w:val="left"/>
              <w:rPr>
                <w:rFonts w:cstheme="minorHAnsi"/>
                <w:sz w:val="21"/>
                <w:szCs w:val="21"/>
              </w:rPr>
            </w:pPr>
          </w:p>
        </w:tc>
        <w:tc>
          <w:tcPr>
            <w:tcW w:w="5340" w:type="dxa"/>
            <w:shd w:val="clear" w:color="auto" w:fill="auto"/>
          </w:tcPr>
          <w:p w14:paraId="1EB0D800" w14:textId="77777777" w:rsidR="0069632C" w:rsidRDefault="0069632C" w:rsidP="00FC0E33">
            <w:pPr>
              <w:pStyle w:val="Brezrazmikov"/>
              <w:keepNext/>
              <w:rPr>
                <w:rFonts w:cstheme="minorHAnsi"/>
                <w:sz w:val="21"/>
                <w:szCs w:val="21"/>
              </w:rPr>
            </w:pPr>
          </w:p>
        </w:tc>
        <w:tc>
          <w:tcPr>
            <w:tcW w:w="3837" w:type="dxa"/>
            <w:shd w:val="clear" w:color="auto" w:fill="auto"/>
          </w:tcPr>
          <w:p w14:paraId="015B31EC" w14:textId="77777777" w:rsidR="0069632C" w:rsidRPr="008B31A7" w:rsidRDefault="0069632C"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B82B557" w14:textId="383646B0" w:rsidR="00174970" w:rsidRPr="005E5053" w:rsidRDefault="00174970" w:rsidP="00D93B5A">
      <w:pPr>
        <w:pStyle w:val="Brezrazmikov"/>
      </w:pPr>
    </w:p>
    <w:sectPr w:rsidR="00174970" w:rsidRPr="005E5053" w:rsidSect="001D56F8">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B855" w14:textId="77777777" w:rsidR="00122FFC" w:rsidRDefault="00122FFC">
      <w:pPr>
        <w:spacing w:after="0" w:line="240" w:lineRule="auto"/>
      </w:pPr>
      <w:r>
        <w:separator/>
      </w:r>
    </w:p>
  </w:endnote>
  <w:endnote w:type="continuationSeparator" w:id="0">
    <w:p w14:paraId="4E7E43CF" w14:textId="77777777" w:rsidR="00122FFC" w:rsidRDefault="0012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474B" w14:textId="0CF66D25"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2EC0A8E0">
              <wp:simplePos x="0" y="0"/>
              <wp:positionH relativeFrom="margin">
                <wp:posOffset>6504305</wp:posOffset>
              </wp:positionH>
              <wp:positionV relativeFrom="margin">
                <wp:posOffset>6022763</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6C54086" id="Pravokotnik 9" o:spid="_x0000_s1026" style="position:absolute;margin-left:512.15pt;margin-top:474.2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16663F1F">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7"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498A" w14:textId="77777777" w:rsidR="00122FFC" w:rsidRDefault="00122FFC">
      <w:pPr>
        <w:spacing w:after="0" w:line="240" w:lineRule="auto"/>
      </w:pPr>
      <w:r>
        <w:separator/>
      </w:r>
    </w:p>
  </w:footnote>
  <w:footnote w:type="continuationSeparator" w:id="0">
    <w:p w14:paraId="76ABDA52" w14:textId="77777777" w:rsidR="00122FFC" w:rsidRDefault="00122FFC">
      <w:pPr>
        <w:spacing w:after="0" w:line="240" w:lineRule="auto"/>
      </w:pPr>
      <w:r>
        <w:continuationSeparator/>
      </w:r>
    </w:p>
  </w:footnote>
  <w:footnote w:id="1">
    <w:p w14:paraId="446DF2EA" w14:textId="77777777" w:rsidR="009F2255" w:rsidRPr="00C96504" w:rsidRDefault="009F2255" w:rsidP="009F2255">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C96504" w:rsidRDefault="005669F9" w:rsidP="005669F9">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3BB6" w14:textId="64C5E16F" w:rsidR="00BB6776" w:rsidRPr="00CE21BE" w:rsidRDefault="00FF66B6"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78720" behindDoc="0" locked="0" layoutInCell="1" allowOverlap="1" wp14:anchorId="44535439" wp14:editId="5E2C0ED6">
              <wp:simplePos x="0" y="0"/>
              <wp:positionH relativeFrom="margin">
                <wp:posOffset>-209550</wp:posOffset>
              </wp:positionH>
              <wp:positionV relativeFrom="margin">
                <wp:posOffset>-257175</wp:posOffset>
              </wp:positionV>
              <wp:extent cx="6848475" cy="9124950"/>
              <wp:effectExtent l="0" t="0" r="10160" b="190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F19E35" w14:textId="77777777" w:rsidR="00FF66B6" w:rsidRDefault="00FF66B6" w:rsidP="00FF66B6">
                          <w:pPr>
                            <w:jc w:val="center"/>
                          </w:pPr>
                        </w:p>
                      </w:txbxContent>
                    </wps:txbx>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44535439" id="Pravokotnik 4" o:spid="_x0000_s1026" style="position:absolute;left:0;text-align:left;margin-left:-16.5pt;margin-top:-20.25pt;width:539.25pt;height:718.5pt;z-index:251678720;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" filled="f" strokecolor="black [3213]">
              <v:textbox>
                <w:txbxContent>
                  <w:p w14:paraId="78F19E35" w14:textId="77777777" w:rsidR="00FF66B6" w:rsidRDefault="00FF66B6" w:rsidP="00FF66B6">
                    <w:pPr>
                      <w:jc w:val="center"/>
                    </w:pPr>
                  </w:p>
                </w:txbxContent>
              </v:textbox>
              <w10:wrap anchorx="margin" anchory="margin"/>
            </v:rect>
          </w:pict>
        </mc:Fallback>
      </mc:AlternateContent>
    </w:r>
    <w:r w:rsidR="00BB6776" w:rsidRPr="00CE21BE">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00BB6776" w:rsidRPr="00BB6776">
      <w:t xml:space="preserve"> </w:t>
    </w:r>
    <w:r w:rsidR="00BB6776" w:rsidRPr="00BB6776">
      <w:rPr>
        <w:i/>
        <w:iCs/>
        <w:noProof/>
        <w:color w:val="808080" w:themeColor="background1" w:themeShade="80"/>
        <w:sz w:val="16"/>
        <w:szCs w:val="16"/>
      </w:rPr>
      <w:t>JN-B-0084/23-POG</w:t>
    </w:r>
    <w:r w:rsidR="00BB6776">
      <w:rPr>
        <w:i/>
        <w:iCs/>
        <w:noProof/>
        <w:color w:val="808080" w:themeColor="background1" w:themeShade="80"/>
        <w:sz w:val="16"/>
        <w:szCs w:val="16"/>
      </w:rPr>
      <w:t xml:space="preserve">, </w:t>
    </w:r>
    <w:r w:rsidR="00BB6776" w:rsidRPr="00BB6776">
      <w:rPr>
        <w:i/>
        <w:iCs/>
        <w:noProof/>
        <w:color w:val="808080" w:themeColor="background1" w:themeShade="80"/>
        <w:sz w:val="16"/>
        <w:szCs w:val="16"/>
      </w:rPr>
      <w:t>800-12/2023</w:t>
    </w:r>
    <w:r w:rsidR="00BB6776">
      <w:rPr>
        <w:i/>
        <w:iCs/>
        <w:noProof/>
        <w:color w:val="808080" w:themeColor="background1" w:themeShade="80"/>
        <w:sz w:val="16"/>
        <w:szCs w:val="16"/>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4"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E3D2C5E"/>
    <w:multiLevelType w:val="hybridMultilevel"/>
    <w:tmpl w:val="7D548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43"/>
  </w:num>
  <w:num w:numId="2" w16cid:durableId="1823541984">
    <w:abstractNumId w:val="23"/>
  </w:num>
  <w:num w:numId="3" w16cid:durableId="2143838520">
    <w:abstractNumId w:val="53"/>
  </w:num>
  <w:num w:numId="4" w16cid:durableId="1090349976">
    <w:abstractNumId w:val="32"/>
  </w:num>
  <w:num w:numId="5" w16cid:durableId="1044712417">
    <w:abstractNumId w:val="51"/>
  </w:num>
  <w:num w:numId="6" w16cid:durableId="1485507394">
    <w:abstractNumId w:val="10"/>
  </w:num>
  <w:num w:numId="7" w16cid:durableId="1740245006">
    <w:abstractNumId w:val="49"/>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75"/>
  </w:num>
  <w:num w:numId="13" w16cid:durableId="1627808652">
    <w:abstractNumId w:val="71"/>
  </w:num>
  <w:num w:numId="14" w16cid:durableId="2146196734">
    <w:abstractNumId w:val="29"/>
  </w:num>
  <w:num w:numId="15" w16cid:durableId="2139562464">
    <w:abstractNumId w:val="42"/>
  </w:num>
  <w:num w:numId="16" w16cid:durableId="140854645">
    <w:abstractNumId w:val="63"/>
  </w:num>
  <w:num w:numId="17" w16cid:durableId="264306830">
    <w:abstractNumId w:val="28"/>
  </w:num>
  <w:num w:numId="18" w16cid:durableId="109514353">
    <w:abstractNumId w:val="33"/>
  </w:num>
  <w:num w:numId="19" w16cid:durableId="749231670">
    <w:abstractNumId w:val="65"/>
  </w:num>
  <w:num w:numId="20" w16cid:durableId="367264256">
    <w:abstractNumId w:val="27"/>
  </w:num>
  <w:num w:numId="21" w16cid:durableId="1502820509">
    <w:abstractNumId w:val="60"/>
  </w:num>
  <w:num w:numId="22" w16cid:durableId="530605081">
    <w:abstractNumId w:val="17"/>
  </w:num>
  <w:num w:numId="23" w16cid:durableId="1827015195">
    <w:abstractNumId w:val="22"/>
  </w:num>
  <w:num w:numId="24" w16cid:durableId="1376345781">
    <w:abstractNumId w:val="34"/>
  </w:num>
  <w:num w:numId="25" w16cid:durableId="444926783">
    <w:abstractNumId w:val="59"/>
  </w:num>
  <w:num w:numId="26" w16cid:durableId="1254555661">
    <w:abstractNumId w:val="40"/>
  </w:num>
  <w:num w:numId="27" w16cid:durableId="1059133114">
    <w:abstractNumId w:val="46"/>
  </w:num>
  <w:num w:numId="28" w16cid:durableId="152991253">
    <w:abstractNumId w:val="9"/>
  </w:num>
  <w:num w:numId="29" w16cid:durableId="1391080306">
    <w:abstractNumId w:val="47"/>
  </w:num>
  <w:num w:numId="30" w16cid:durableId="1226794128">
    <w:abstractNumId w:val="6"/>
  </w:num>
  <w:num w:numId="31" w16cid:durableId="1373771936">
    <w:abstractNumId w:val="74"/>
  </w:num>
  <w:num w:numId="32" w16cid:durableId="1799175959">
    <w:abstractNumId w:val="3"/>
  </w:num>
  <w:num w:numId="33" w16cid:durableId="2060392215">
    <w:abstractNumId w:val="14"/>
  </w:num>
  <w:num w:numId="34" w16cid:durableId="907301535">
    <w:abstractNumId w:val="37"/>
  </w:num>
  <w:num w:numId="35" w16cid:durableId="715549528">
    <w:abstractNumId w:val="41"/>
  </w:num>
  <w:num w:numId="36" w16cid:durableId="1180193460">
    <w:abstractNumId w:val="21"/>
  </w:num>
  <w:num w:numId="37" w16cid:durableId="247426573">
    <w:abstractNumId w:val="52"/>
  </w:num>
  <w:num w:numId="38" w16cid:durableId="1804880287">
    <w:abstractNumId w:val="48"/>
  </w:num>
  <w:num w:numId="39" w16cid:durableId="2147354092">
    <w:abstractNumId w:val="8"/>
  </w:num>
  <w:num w:numId="40" w16cid:durableId="1880579912">
    <w:abstractNumId w:val="69"/>
  </w:num>
  <w:num w:numId="41" w16cid:durableId="1886482966">
    <w:abstractNumId w:val="77"/>
  </w:num>
  <w:num w:numId="42" w16cid:durableId="11541688">
    <w:abstractNumId w:val="30"/>
  </w:num>
  <w:num w:numId="43" w16cid:durableId="22680918">
    <w:abstractNumId w:val="61"/>
  </w:num>
  <w:num w:numId="44" w16cid:durableId="872687870">
    <w:abstractNumId w:val="2"/>
  </w:num>
  <w:num w:numId="45" w16cid:durableId="1829511657">
    <w:abstractNumId w:val="12"/>
  </w:num>
  <w:num w:numId="46" w16cid:durableId="1135103243">
    <w:abstractNumId w:val="44"/>
  </w:num>
  <w:num w:numId="47" w16cid:durableId="1807502807">
    <w:abstractNumId w:val="72"/>
  </w:num>
  <w:num w:numId="48" w16cid:durableId="238565101">
    <w:abstractNumId w:val="50"/>
  </w:num>
  <w:num w:numId="49" w16cid:durableId="1255238236">
    <w:abstractNumId w:val="20"/>
  </w:num>
  <w:num w:numId="50" w16cid:durableId="1383560193">
    <w:abstractNumId w:val="18"/>
  </w:num>
  <w:num w:numId="51" w16cid:durableId="544803849">
    <w:abstractNumId w:val="15"/>
  </w:num>
  <w:num w:numId="52" w16cid:durableId="999653108">
    <w:abstractNumId w:val="70"/>
  </w:num>
  <w:num w:numId="53" w16cid:durableId="1332951139">
    <w:abstractNumId w:val="25"/>
  </w:num>
  <w:num w:numId="54" w16cid:durableId="1075008378">
    <w:abstractNumId w:val="45"/>
  </w:num>
  <w:num w:numId="55" w16cid:durableId="581765817">
    <w:abstractNumId w:val="58"/>
  </w:num>
  <w:num w:numId="56" w16cid:durableId="2109885589">
    <w:abstractNumId w:val="67"/>
  </w:num>
  <w:num w:numId="57" w16cid:durableId="1512060268">
    <w:abstractNumId w:val="57"/>
  </w:num>
  <w:num w:numId="58" w16cid:durableId="1331711334">
    <w:abstractNumId w:val="54"/>
  </w:num>
  <w:num w:numId="59" w16cid:durableId="1515340484">
    <w:abstractNumId w:val="38"/>
  </w:num>
  <w:num w:numId="60" w16cid:durableId="964048026">
    <w:abstractNumId w:val="4"/>
  </w:num>
  <w:num w:numId="61" w16cid:durableId="1503203233">
    <w:abstractNumId w:val="68"/>
  </w:num>
  <w:num w:numId="62" w16cid:durableId="567811465">
    <w:abstractNumId w:val="56"/>
  </w:num>
  <w:num w:numId="63" w16cid:durableId="1095784400">
    <w:abstractNumId w:val="11"/>
  </w:num>
  <w:num w:numId="64" w16cid:durableId="2003195710">
    <w:abstractNumId w:val="64"/>
  </w:num>
  <w:num w:numId="65" w16cid:durableId="119226773">
    <w:abstractNumId w:val="24"/>
  </w:num>
  <w:num w:numId="66" w16cid:durableId="470515231">
    <w:abstractNumId w:val="55"/>
  </w:num>
  <w:num w:numId="67" w16cid:durableId="23479344">
    <w:abstractNumId w:val="26"/>
  </w:num>
  <w:num w:numId="68" w16cid:durableId="299309205">
    <w:abstractNumId w:val="39"/>
  </w:num>
  <w:num w:numId="69" w16cid:durableId="2023386387">
    <w:abstractNumId w:val="31"/>
  </w:num>
  <w:num w:numId="70" w16cid:durableId="1036125156">
    <w:abstractNumId w:val="73"/>
  </w:num>
  <w:num w:numId="71" w16cid:durableId="688725410">
    <w:abstractNumId w:val="5"/>
  </w:num>
  <w:num w:numId="72" w16cid:durableId="368772349">
    <w:abstractNumId w:val="19"/>
  </w:num>
  <w:num w:numId="73" w16cid:durableId="1762487041">
    <w:abstractNumId w:val="36"/>
  </w:num>
  <w:num w:numId="74" w16cid:durableId="538202227">
    <w:abstractNumId w:val="0"/>
  </w:num>
  <w:num w:numId="75" w16cid:durableId="789085712">
    <w:abstractNumId w:val="76"/>
  </w:num>
  <w:num w:numId="76" w16cid:durableId="1755853559">
    <w:abstractNumId w:val="62"/>
  </w:num>
  <w:num w:numId="77" w16cid:durableId="13382007">
    <w:abstractNumId w:val="35"/>
  </w:num>
  <w:num w:numId="78" w16cid:durableId="572928656">
    <w:abstractNumId w:val="78"/>
  </w:num>
  <w:num w:numId="79" w16cid:durableId="1343244385">
    <w:abstractNumId w:val="6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bems5Acgs/WcdmFzhSbnKBKJIQRq+Xt3xiV2FwXIfHN/e8YOVUPR1g+mfIM35GM3huS4cQAwxZSiROszNxpj+Q==" w:salt="Iy4naNTV2qrt2CD6ukFPT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F61"/>
    <w:rsid w:val="00060395"/>
    <w:rsid w:val="00061119"/>
    <w:rsid w:val="00062BD6"/>
    <w:rsid w:val="00065186"/>
    <w:rsid w:val="00066E90"/>
    <w:rsid w:val="00071B06"/>
    <w:rsid w:val="000736D0"/>
    <w:rsid w:val="00074B8B"/>
    <w:rsid w:val="0007629E"/>
    <w:rsid w:val="000829DC"/>
    <w:rsid w:val="00086442"/>
    <w:rsid w:val="00091656"/>
    <w:rsid w:val="0009274D"/>
    <w:rsid w:val="00092D19"/>
    <w:rsid w:val="00095DFF"/>
    <w:rsid w:val="00097ECA"/>
    <w:rsid w:val="000A0976"/>
    <w:rsid w:val="000A1842"/>
    <w:rsid w:val="000A2BA4"/>
    <w:rsid w:val="000A2D4D"/>
    <w:rsid w:val="000A5261"/>
    <w:rsid w:val="000A724E"/>
    <w:rsid w:val="000B0A71"/>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5FE"/>
    <w:rsid w:val="00101159"/>
    <w:rsid w:val="001058DC"/>
    <w:rsid w:val="00110103"/>
    <w:rsid w:val="00110BE1"/>
    <w:rsid w:val="00110DC1"/>
    <w:rsid w:val="0011302C"/>
    <w:rsid w:val="001144E2"/>
    <w:rsid w:val="001153C9"/>
    <w:rsid w:val="00115623"/>
    <w:rsid w:val="00120E3C"/>
    <w:rsid w:val="00122FFC"/>
    <w:rsid w:val="00123A1D"/>
    <w:rsid w:val="00123A5E"/>
    <w:rsid w:val="00124C66"/>
    <w:rsid w:val="00124E24"/>
    <w:rsid w:val="001250D8"/>
    <w:rsid w:val="0012591B"/>
    <w:rsid w:val="001316CF"/>
    <w:rsid w:val="001323AB"/>
    <w:rsid w:val="00134A60"/>
    <w:rsid w:val="00136009"/>
    <w:rsid w:val="00136F2F"/>
    <w:rsid w:val="0013789F"/>
    <w:rsid w:val="00141147"/>
    <w:rsid w:val="00141A8A"/>
    <w:rsid w:val="00141AA9"/>
    <w:rsid w:val="00142D6A"/>
    <w:rsid w:val="00142E25"/>
    <w:rsid w:val="0015398A"/>
    <w:rsid w:val="00154A39"/>
    <w:rsid w:val="00154F8E"/>
    <w:rsid w:val="00156F62"/>
    <w:rsid w:val="0016039E"/>
    <w:rsid w:val="00161FA8"/>
    <w:rsid w:val="00166429"/>
    <w:rsid w:val="00166FE5"/>
    <w:rsid w:val="001674C3"/>
    <w:rsid w:val="00174593"/>
    <w:rsid w:val="00174970"/>
    <w:rsid w:val="0017572D"/>
    <w:rsid w:val="00175C28"/>
    <w:rsid w:val="00177CCB"/>
    <w:rsid w:val="00180B86"/>
    <w:rsid w:val="00181A4F"/>
    <w:rsid w:val="00181E68"/>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D56F8"/>
    <w:rsid w:val="001D6419"/>
    <w:rsid w:val="001E1CCA"/>
    <w:rsid w:val="001E1FE3"/>
    <w:rsid w:val="001E455F"/>
    <w:rsid w:val="001E7C73"/>
    <w:rsid w:val="001F2A13"/>
    <w:rsid w:val="001F4C0B"/>
    <w:rsid w:val="001F6144"/>
    <w:rsid w:val="001F6315"/>
    <w:rsid w:val="00200033"/>
    <w:rsid w:val="00204298"/>
    <w:rsid w:val="00205333"/>
    <w:rsid w:val="002129DD"/>
    <w:rsid w:val="002176B3"/>
    <w:rsid w:val="002212B7"/>
    <w:rsid w:val="00222F54"/>
    <w:rsid w:val="0022306C"/>
    <w:rsid w:val="00224F60"/>
    <w:rsid w:val="00227286"/>
    <w:rsid w:val="00227948"/>
    <w:rsid w:val="00227D33"/>
    <w:rsid w:val="00230C95"/>
    <w:rsid w:val="002310C1"/>
    <w:rsid w:val="0023237E"/>
    <w:rsid w:val="002336AA"/>
    <w:rsid w:val="00235CE1"/>
    <w:rsid w:val="00241230"/>
    <w:rsid w:val="00241E1B"/>
    <w:rsid w:val="00244FBA"/>
    <w:rsid w:val="002452CD"/>
    <w:rsid w:val="002472D3"/>
    <w:rsid w:val="00252215"/>
    <w:rsid w:val="002542FB"/>
    <w:rsid w:val="00254A97"/>
    <w:rsid w:val="0025610F"/>
    <w:rsid w:val="002658C4"/>
    <w:rsid w:val="0026594A"/>
    <w:rsid w:val="00265C87"/>
    <w:rsid w:val="00266A39"/>
    <w:rsid w:val="00270845"/>
    <w:rsid w:val="0027135A"/>
    <w:rsid w:val="00271BD6"/>
    <w:rsid w:val="0027216A"/>
    <w:rsid w:val="0027395C"/>
    <w:rsid w:val="00273C6D"/>
    <w:rsid w:val="0027400E"/>
    <w:rsid w:val="00276533"/>
    <w:rsid w:val="00285750"/>
    <w:rsid w:val="00285EBE"/>
    <w:rsid w:val="0028735F"/>
    <w:rsid w:val="002879EB"/>
    <w:rsid w:val="002915D8"/>
    <w:rsid w:val="00291E92"/>
    <w:rsid w:val="002A0DAE"/>
    <w:rsid w:val="002A4B06"/>
    <w:rsid w:val="002B020F"/>
    <w:rsid w:val="002B0B43"/>
    <w:rsid w:val="002B1557"/>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4F7F"/>
    <w:rsid w:val="003457D2"/>
    <w:rsid w:val="0034613E"/>
    <w:rsid w:val="00347F85"/>
    <w:rsid w:val="00352081"/>
    <w:rsid w:val="00356E3D"/>
    <w:rsid w:val="003622EA"/>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7D8"/>
    <w:rsid w:val="003C3DEF"/>
    <w:rsid w:val="003C3EDC"/>
    <w:rsid w:val="003C4638"/>
    <w:rsid w:val="003D251F"/>
    <w:rsid w:val="003D39D5"/>
    <w:rsid w:val="003D47A1"/>
    <w:rsid w:val="003D54AC"/>
    <w:rsid w:val="003D6030"/>
    <w:rsid w:val="003D6A98"/>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516C"/>
    <w:rsid w:val="004770B2"/>
    <w:rsid w:val="00480C70"/>
    <w:rsid w:val="00481554"/>
    <w:rsid w:val="00483A78"/>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25B2"/>
    <w:rsid w:val="004C2EA2"/>
    <w:rsid w:val="004C33A4"/>
    <w:rsid w:val="004C4251"/>
    <w:rsid w:val="004C5B9C"/>
    <w:rsid w:val="004C6F0A"/>
    <w:rsid w:val="004D0BC0"/>
    <w:rsid w:val="004D1560"/>
    <w:rsid w:val="004D1886"/>
    <w:rsid w:val="004D1C98"/>
    <w:rsid w:val="004D1CDC"/>
    <w:rsid w:val="004E00EA"/>
    <w:rsid w:val="004E2359"/>
    <w:rsid w:val="004E40BB"/>
    <w:rsid w:val="004E4261"/>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F7"/>
    <w:rsid w:val="00521ACC"/>
    <w:rsid w:val="00525555"/>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5AFB"/>
    <w:rsid w:val="005660A1"/>
    <w:rsid w:val="005669F9"/>
    <w:rsid w:val="00566D2E"/>
    <w:rsid w:val="00570BCC"/>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25A8"/>
    <w:rsid w:val="005C3256"/>
    <w:rsid w:val="005C49FA"/>
    <w:rsid w:val="005C6016"/>
    <w:rsid w:val="005C6137"/>
    <w:rsid w:val="005C7737"/>
    <w:rsid w:val="005C7A92"/>
    <w:rsid w:val="005C7EAB"/>
    <w:rsid w:val="005D1F92"/>
    <w:rsid w:val="005D29CA"/>
    <w:rsid w:val="005D4481"/>
    <w:rsid w:val="005D5534"/>
    <w:rsid w:val="005D5ECE"/>
    <w:rsid w:val="005D64C3"/>
    <w:rsid w:val="005E09EE"/>
    <w:rsid w:val="005E0F8E"/>
    <w:rsid w:val="005E21AB"/>
    <w:rsid w:val="005E3608"/>
    <w:rsid w:val="005E382F"/>
    <w:rsid w:val="005E38CA"/>
    <w:rsid w:val="005E5053"/>
    <w:rsid w:val="005F0521"/>
    <w:rsid w:val="005F24F6"/>
    <w:rsid w:val="005F3778"/>
    <w:rsid w:val="005F379E"/>
    <w:rsid w:val="005F4703"/>
    <w:rsid w:val="00600196"/>
    <w:rsid w:val="00600846"/>
    <w:rsid w:val="00604F84"/>
    <w:rsid w:val="006066F4"/>
    <w:rsid w:val="00606A22"/>
    <w:rsid w:val="00607C2F"/>
    <w:rsid w:val="00611877"/>
    <w:rsid w:val="00614C77"/>
    <w:rsid w:val="00621487"/>
    <w:rsid w:val="00624FBD"/>
    <w:rsid w:val="0062516D"/>
    <w:rsid w:val="0062630E"/>
    <w:rsid w:val="00631F4E"/>
    <w:rsid w:val="006322C7"/>
    <w:rsid w:val="006339FF"/>
    <w:rsid w:val="0063461F"/>
    <w:rsid w:val="00634C19"/>
    <w:rsid w:val="00634D0E"/>
    <w:rsid w:val="006459D3"/>
    <w:rsid w:val="006464E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1E5"/>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432D"/>
    <w:rsid w:val="008056AA"/>
    <w:rsid w:val="00805787"/>
    <w:rsid w:val="00806898"/>
    <w:rsid w:val="008105DE"/>
    <w:rsid w:val="008119B1"/>
    <w:rsid w:val="0081223D"/>
    <w:rsid w:val="00813D6C"/>
    <w:rsid w:val="00814953"/>
    <w:rsid w:val="00820DC1"/>
    <w:rsid w:val="008230E6"/>
    <w:rsid w:val="00827B8E"/>
    <w:rsid w:val="00830A8C"/>
    <w:rsid w:val="008320BD"/>
    <w:rsid w:val="00832F6C"/>
    <w:rsid w:val="00833173"/>
    <w:rsid w:val="00833B1E"/>
    <w:rsid w:val="00835C1B"/>
    <w:rsid w:val="0083658A"/>
    <w:rsid w:val="00844E99"/>
    <w:rsid w:val="0084766A"/>
    <w:rsid w:val="008507C7"/>
    <w:rsid w:val="00853FD3"/>
    <w:rsid w:val="00855181"/>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81350"/>
    <w:rsid w:val="00981ACA"/>
    <w:rsid w:val="0098356F"/>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2255"/>
    <w:rsid w:val="009F4004"/>
    <w:rsid w:val="009F4097"/>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023"/>
    <w:rsid w:val="00A4198F"/>
    <w:rsid w:val="00A427EE"/>
    <w:rsid w:val="00A42F5F"/>
    <w:rsid w:val="00A44106"/>
    <w:rsid w:val="00A45741"/>
    <w:rsid w:val="00A479A4"/>
    <w:rsid w:val="00A51D67"/>
    <w:rsid w:val="00A51E9B"/>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16B"/>
    <w:rsid w:val="00AE42CC"/>
    <w:rsid w:val="00AF00E0"/>
    <w:rsid w:val="00AF2F5E"/>
    <w:rsid w:val="00AF42F9"/>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2627"/>
    <w:rsid w:val="00B52D2B"/>
    <w:rsid w:val="00B5391C"/>
    <w:rsid w:val="00B53B64"/>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7BD1"/>
    <w:rsid w:val="00BA0E22"/>
    <w:rsid w:val="00BA1242"/>
    <w:rsid w:val="00BA20E6"/>
    <w:rsid w:val="00BA5357"/>
    <w:rsid w:val="00BB1BDC"/>
    <w:rsid w:val="00BB3E9F"/>
    <w:rsid w:val="00BB5EF6"/>
    <w:rsid w:val="00BB6776"/>
    <w:rsid w:val="00BB6CBF"/>
    <w:rsid w:val="00BC2DFE"/>
    <w:rsid w:val="00BC7746"/>
    <w:rsid w:val="00BD5169"/>
    <w:rsid w:val="00BD5925"/>
    <w:rsid w:val="00BD7C8F"/>
    <w:rsid w:val="00BE5BED"/>
    <w:rsid w:val="00BF1CC0"/>
    <w:rsid w:val="00BF201C"/>
    <w:rsid w:val="00BF6945"/>
    <w:rsid w:val="00BF6AE1"/>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47F5"/>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3B5A"/>
    <w:rsid w:val="00D9594E"/>
    <w:rsid w:val="00D95AEA"/>
    <w:rsid w:val="00D96AB2"/>
    <w:rsid w:val="00DA0787"/>
    <w:rsid w:val="00DA2CA2"/>
    <w:rsid w:val="00DA2F58"/>
    <w:rsid w:val="00DA39E3"/>
    <w:rsid w:val="00DB0333"/>
    <w:rsid w:val="00DB0DBA"/>
    <w:rsid w:val="00DB1A20"/>
    <w:rsid w:val="00DB23C8"/>
    <w:rsid w:val="00DB2832"/>
    <w:rsid w:val="00DB4737"/>
    <w:rsid w:val="00DB59C4"/>
    <w:rsid w:val="00DB683C"/>
    <w:rsid w:val="00DD19BD"/>
    <w:rsid w:val="00DD29D0"/>
    <w:rsid w:val="00DD3E11"/>
    <w:rsid w:val="00DD42F2"/>
    <w:rsid w:val="00DD44B7"/>
    <w:rsid w:val="00DD49B1"/>
    <w:rsid w:val="00DE263A"/>
    <w:rsid w:val="00DE3066"/>
    <w:rsid w:val="00DE354D"/>
    <w:rsid w:val="00DE399E"/>
    <w:rsid w:val="00DE4558"/>
    <w:rsid w:val="00DE7AF6"/>
    <w:rsid w:val="00DF42DF"/>
    <w:rsid w:val="00DF430A"/>
    <w:rsid w:val="00DF4450"/>
    <w:rsid w:val="00DF5272"/>
    <w:rsid w:val="00DF6EAE"/>
    <w:rsid w:val="00E02F6B"/>
    <w:rsid w:val="00E06755"/>
    <w:rsid w:val="00E12A9E"/>
    <w:rsid w:val="00E14C9E"/>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36C9A"/>
    <w:rsid w:val="00E40BC4"/>
    <w:rsid w:val="00E42E7F"/>
    <w:rsid w:val="00E44B38"/>
    <w:rsid w:val="00E44E46"/>
    <w:rsid w:val="00E517FC"/>
    <w:rsid w:val="00E54B09"/>
    <w:rsid w:val="00E5571B"/>
    <w:rsid w:val="00E621F0"/>
    <w:rsid w:val="00E63F30"/>
    <w:rsid w:val="00E656EF"/>
    <w:rsid w:val="00E65F47"/>
    <w:rsid w:val="00E675AE"/>
    <w:rsid w:val="00E703CB"/>
    <w:rsid w:val="00E70709"/>
    <w:rsid w:val="00E70962"/>
    <w:rsid w:val="00E7132E"/>
    <w:rsid w:val="00E72902"/>
    <w:rsid w:val="00E7327B"/>
    <w:rsid w:val="00E7472B"/>
    <w:rsid w:val="00E76523"/>
    <w:rsid w:val="00E76BDB"/>
    <w:rsid w:val="00E7782E"/>
    <w:rsid w:val="00E77EB3"/>
    <w:rsid w:val="00E81FE3"/>
    <w:rsid w:val="00E83736"/>
    <w:rsid w:val="00E842F2"/>
    <w:rsid w:val="00E872D5"/>
    <w:rsid w:val="00E9223C"/>
    <w:rsid w:val="00E93D46"/>
    <w:rsid w:val="00E93FB7"/>
    <w:rsid w:val="00E97E16"/>
    <w:rsid w:val="00EA04B8"/>
    <w:rsid w:val="00EA0FCE"/>
    <w:rsid w:val="00EA1115"/>
    <w:rsid w:val="00EA2845"/>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4936"/>
    <w:rsid w:val="00F450E2"/>
    <w:rsid w:val="00F45450"/>
    <w:rsid w:val="00F45751"/>
    <w:rsid w:val="00F52D76"/>
    <w:rsid w:val="00F531E4"/>
    <w:rsid w:val="00F53234"/>
    <w:rsid w:val="00F57F28"/>
    <w:rsid w:val="00F60F0A"/>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98A"/>
    <w:rsid w:val="00FB1BC8"/>
    <w:rsid w:val="00FB1EA5"/>
    <w:rsid w:val="00FB58CD"/>
    <w:rsid w:val="00FB5E56"/>
    <w:rsid w:val="00FC24DC"/>
    <w:rsid w:val="00FC2775"/>
    <w:rsid w:val="00FC44DF"/>
    <w:rsid w:val="00FC4A5A"/>
    <w:rsid w:val="00FD15EF"/>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 w:val="00FF66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282D1B" w:rsidP="00282D1B">
          <w:pPr>
            <w:pStyle w:val="BB9A50D600444DF1A82F1C337B5E0037"/>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282D1B" w:rsidP="00282D1B">
          <w:pPr>
            <w:pStyle w:val="32BBFD065782403F85CBA77D719293D0"/>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282D1B" w:rsidP="00282D1B">
          <w:pPr>
            <w:pStyle w:val="4F075DEA84704A31B857FDACF434C20B"/>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282D1B" w:rsidP="00282D1B">
          <w:pPr>
            <w:pStyle w:val="A2D4C9B139E94A8BBA8641BBE5FF00A0"/>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282D1B" w:rsidP="00282D1B">
          <w:pPr>
            <w:pStyle w:val="71308CB04E634B4E8FC84E625AB69602"/>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282D1B" w:rsidP="00282D1B">
          <w:pPr>
            <w:pStyle w:val="852DA5B421B34CBFBFB2DCD2F129EDC7"/>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282D1B" w:rsidP="00282D1B">
          <w:pPr>
            <w:pStyle w:val="B05318986FFE4CB083843EE941C5EBB7"/>
          </w:pPr>
          <w:r w:rsidRPr="00C96504">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282D1B" w:rsidP="00282D1B">
          <w:pPr>
            <w:pStyle w:val="C5D70BB75C814103B98E9F7F283947FB"/>
          </w:pPr>
          <w:r w:rsidRPr="00C96504">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282D1B" w:rsidP="00282D1B">
          <w:pPr>
            <w:pStyle w:val="677EBCDBD8FD48CC9E3E31C7B5A58175"/>
          </w:pPr>
          <w:r w:rsidRPr="00C96504">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282D1B" w:rsidP="00282D1B">
          <w:pPr>
            <w:pStyle w:val="A7837BA9F474493780AD94AB5EB3348F"/>
          </w:pPr>
          <w:r w:rsidRPr="00C96504">
            <w:rPr>
              <w:rStyle w:val="Besedilooznabemesta"/>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282D1B" w:rsidP="00282D1B">
          <w:pPr>
            <w:pStyle w:val="632C2A34D4F7470F9649767ACF959BFC"/>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282D1B" w:rsidP="00282D1B">
          <w:pPr>
            <w:pStyle w:val="2D014B71153D49F6B88BCC6FF3574B1E"/>
          </w:pPr>
          <w:r>
            <w:rPr>
              <w:rStyle w:val="Besedilooznabemesta"/>
            </w:rPr>
            <w:t>Izberite</w:t>
          </w:r>
          <w:r w:rsidRPr="001B2352">
            <w:rPr>
              <w:rStyle w:val="Besedilooznabemesta"/>
            </w:rPr>
            <w:t xml:space="preserv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282D1B" w:rsidP="00282D1B">
          <w:pPr>
            <w:pStyle w:val="A9FA7A6EBBC24F70A03DD508A57D2E98"/>
          </w:pPr>
          <w:r w:rsidRPr="004341D5">
            <w:rPr>
              <w:rStyle w:val="Besedilooznabemesta"/>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282D1B" w:rsidP="00282D1B">
          <w:pPr>
            <w:pStyle w:val="4B437CEAA59B4442966367DD7E1B426A"/>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282D1B" w:rsidP="00282D1B">
          <w:pPr>
            <w:pStyle w:val="A22E7298EE89436D9434F2EFF30F3FB0"/>
          </w:pPr>
          <w:r w:rsidRPr="00C96504">
            <w:rPr>
              <w:rStyle w:val="Besedilooznabemesta"/>
            </w:rPr>
            <w:t>Vpišite ime in priimek</w:t>
          </w:r>
        </w:p>
      </w:docPartBody>
    </w:docPart>
    <w:docPart>
      <w:docPartPr>
        <w:name w:val="1A35B88F97504F12A834750C4254D4C8"/>
        <w:category>
          <w:name w:val="Splošno"/>
          <w:gallery w:val="placeholder"/>
        </w:category>
        <w:types>
          <w:type w:val="bbPlcHdr"/>
        </w:types>
        <w:behaviors>
          <w:behavior w:val="content"/>
        </w:behaviors>
        <w:guid w:val="{AEECBF8A-CC4D-47D2-AB48-F90B7340042F}"/>
      </w:docPartPr>
      <w:docPartBody>
        <w:p w:rsidR="00B71F92" w:rsidRDefault="00282D1B" w:rsidP="00282D1B">
          <w:pPr>
            <w:pStyle w:val="1A35B88F97504F12A834750C4254D4C8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613DF8B5B77D499CB08E8DB247E84C92"/>
        <w:category>
          <w:name w:val="Splošno"/>
          <w:gallery w:val="placeholder"/>
        </w:category>
        <w:types>
          <w:type w:val="bbPlcHdr"/>
        </w:types>
        <w:behaviors>
          <w:behavior w:val="content"/>
        </w:behaviors>
        <w:guid w:val="{FA89D7EF-2302-4B92-9AEC-BE4B29CB90FC}"/>
      </w:docPartPr>
      <w:docPartBody>
        <w:p w:rsidR="00B71F92" w:rsidRDefault="00282D1B" w:rsidP="00282D1B">
          <w:pPr>
            <w:pStyle w:val="613DF8B5B77D499CB08E8DB247E84C92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7BC1318F885D43AD9485DA8363D4D792"/>
        <w:category>
          <w:name w:val="Splošno"/>
          <w:gallery w:val="placeholder"/>
        </w:category>
        <w:types>
          <w:type w:val="bbPlcHdr"/>
        </w:types>
        <w:behaviors>
          <w:behavior w:val="content"/>
        </w:behaviors>
        <w:guid w:val="{04D290A4-F851-4616-ACD5-4267F8F0C382}"/>
      </w:docPartPr>
      <w:docPartBody>
        <w:p w:rsidR="00225FB9" w:rsidRDefault="00395A08" w:rsidP="00395A08">
          <w:pPr>
            <w:pStyle w:val="7BC1318F885D43AD9485DA8363D4D792"/>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193811"/>
    <w:rsid w:val="002252E4"/>
    <w:rsid w:val="00225FB9"/>
    <w:rsid w:val="00282D1B"/>
    <w:rsid w:val="002D32FE"/>
    <w:rsid w:val="002D7E60"/>
    <w:rsid w:val="00383EF5"/>
    <w:rsid w:val="00395A08"/>
    <w:rsid w:val="003A7B89"/>
    <w:rsid w:val="004A39CF"/>
    <w:rsid w:val="005C61CD"/>
    <w:rsid w:val="00610516"/>
    <w:rsid w:val="0061054A"/>
    <w:rsid w:val="0062522D"/>
    <w:rsid w:val="00665F86"/>
    <w:rsid w:val="00690F71"/>
    <w:rsid w:val="006C6AC8"/>
    <w:rsid w:val="00706BEB"/>
    <w:rsid w:val="0070780F"/>
    <w:rsid w:val="00726BE5"/>
    <w:rsid w:val="00740FC3"/>
    <w:rsid w:val="007A1D99"/>
    <w:rsid w:val="007D4AA0"/>
    <w:rsid w:val="00805253"/>
    <w:rsid w:val="00874A76"/>
    <w:rsid w:val="00892446"/>
    <w:rsid w:val="008F2FBA"/>
    <w:rsid w:val="00B16CEB"/>
    <w:rsid w:val="00B71F92"/>
    <w:rsid w:val="00C3131A"/>
    <w:rsid w:val="00C637ED"/>
    <w:rsid w:val="00CE5ECF"/>
    <w:rsid w:val="00D36B91"/>
    <w:rsid w:val="00D80EE7"/>
    <w:rsid w:val="00DF013D"/>
    <w:rsid w:val="00E3226B"/>
    <w:rsid w:val="00E723D5"/>
    <w:rsid w:val="00ED3404"/>
    <w:rsid w:val="00ED5327"/>
    <w:rsid w:val="00F45FD0"/>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395A08"/>
    <w:rPr>
      <w:color w:val="808080"/>
    </w:rPr>
  </w:style>
  <w:style w:type="paragraph" w:customStyle="1" w:styleId="BB9A50D600444DF1A82F1C337B5E0037">
    <w:name w:val="BB9A50D600444DF1A82F1C337B5E0037"/>
    <w:rsid w:val="00282D1B"/>
    <w:pPr>
      <w:spacing w:after="0" w:line="240" w:lineRule="auto"/>
      <w:jc w:val="both"/>
    </w:pPr>
    <w:rPr>
      <w:kern w:val="0"/>
      <w14:ligatures w14:val="none"/>
    </w:rPr>
  </w:style>
  <w:style w:type="paragraph" w:customStyle="1" w:styleId="32BBFD065782403F85CBA77D719293D0">
    <w:name w:val="32BBFD065782403F85CBA77D719293D0"/>
    <w:rsid w:val="00282D1B"/>
    <w:pPr>
      <w:spacing w:after="0" w:line="240" w:lineRule="auto"/>
      <w:jc w:val="both"/>
    </w:pPr>
    <w:rPr>
      <w:kern w:val="0"/>
      <w14:ligatures w14:val="none"/>
    </w:rPr>
  </w:style>
  <w:style w:type="paragraph" w:customStyle="1" w:styleId="4F075DEA84704A31B857FDACF434C20B">
    <w:name w:val="4F075DEA84704A31B857FDACF434C20B"/>
    <w:rsid w:val="00282D1B"/>
    <w:pPr>
      <w:spacing w:after="0" w:line="240" w:lineRule="auto"/>
      <w:jc w:val="both"/>
    </w:pPr>
    <w:rPr>
      <w:kern w:val="0"/>
      <w14:ligatures w14:val="none"/>
    </w:rPr>
  </w:style>
  <w:style w:type="paragraph" w:customStyle="1" w:styleId="A2D4C9B139E94A8BBA8641BBE5FF00A0">
    <w:name w:val="A2D4C9B139E94A8BBA8641BBE5FF00A0"/>
    <w:rsid w:val="00282D1B"/>
    <w:pPr>
      <w:spacing w:after="0" w:line="240" w:lineRule="auto"/>
      <w:jc w:val="both"/>
    </w:pPr>
    <w:rPr>
      <w:kern w:val="0"/>
      <w14:ligatures w14:val="none"/>
    </w:rPr>
  </w:style>
  <w:style w:type="paragraph" w:customStyle="1" w:styleId="71308CB04E634B4E8FC84E625AB69602">
    <w:name w:val="71308CB04E634B4E8FC84E625AB69602"/>
    <w:rsid w:val="00282D1B"/>
    <w:pPr>
      <w:spacing w:after="0" w:line="240" w:lineRule="auto"/>
      <w:jc w:val="both"/>
    </w:pPr>
    <w:rPr>
      <w:kern w:val="0"/>
      <w14:ligatures w14:val="none"/>
    </w:rPr>
  </w:style>
  <w:style w:type="paragraph" w:customStyle="1" w:styleId="852DA5B421B34CBFBFB2DCD2F129EDC7">
    <w:name w:val="852DA5B421B34CBFBFB2DCD2F129EDC7"/>
    <w:rsid w:val="00282D1B"/>
    <w:pPr>
      <w:spacing w:after="0" w:line="240" w:lineRule="auto"/>
      <w:jc w:val="both"/>
    </w:pPr>
    <w:rPr>
      <w:kern w:val="0"/>
      <w14:ligatures w14:val="none"/>
    </w:rPr>
  </w:style>
  <w:style w:type="paragraph" w:customStyle="1" w:styleId="A9FA7A6EBBC24F70A03DD508A57D2E98">
    <w:name w:val="A9FA7A6EBBC24F70A03DD508A57D2E98"/>
    <w:rsid w:val="00282D1B"/>
    <w:pPr>
      <w:spacing w:after="0" w:line="240" w:lineRule="auto"/>
      <w:jc w:val="both"/>
    </w:pPr>
    <w:rPr>
      <w:kern w:val="0"/>
      <w14:ligatures w14:val="none"/>
    </w:rPr>
  </w:style>
  <w:style w:type="paragraph" w:customStyle="1" w:styleId="4B437CEAA59B4442966367DD7E1B426A">
    <w:name w:val="4B437CEAA59B4442966367DD7E1B426A"/>
    <w:rsid w:val="00282D1B"/>
    <w:pPr>
      <w:spacing w:after="0" w:line="240" w:lineRule="auto"/>
      <w:jc w:val="both"/>
    </w:pPr>
    <w:rPr>
      <w:kern w:val="0"/>
      <w14:ligatures w14:val="none"/>
    </w:rPr>
  </w:style>
  <w:style w:type="paragraph" w:customStyle="1" w:styleId="B05318986FFE4CB083843EE941C5EBB7">
    <w:name w:val="B05318986FFE4CB083843EE941C5EBB7"/>
    <w:rsid w:val="00282D1B"/>
    <w:pPr>
      <w:spacing w:after="0" w:line="240" w:lineRule="auto"/>
      <w:jc w:val="both"/>
    </w:pPr>
    <w:rPr>
      <w:kern w:val="0"/>
      <w14:ligatures w14:val="none"/>
    </w:rPr>
  </w:style>
  <w:style w:type="paragraph" w:customStyle="1" w:styleId="A22E7298EE89436D9434F2EFF30F3FB0">
    <w:name w:val="A22E7298EE89436D9434F2EFF30F3FB0"/>
    <w:rsid w:val="00282D1B"/>
    <w:pPr>
      <w:spacing w:after="0" w:line="240" w:lineRule="auto"/>
      <w:jc w:val="both"/>
    </w:pPr>
    <w:rPr>
      <w:kern w:val="0"/>
      <w14:ligatures w14:val="none"/>
    </w:rPr>
  </w:style>
  <w:style w:type="paragraph" w:customStyle="1" w:styleId="C5D70BB75C814103B98E9F7F283947FB">
    <w:name w:val="C5D70BB75C814103B98E9F7F283947FB"/>
    <w:rsid w:val="00282D1B"/>
    <w:pPr>
      <w:spacing w:after="0" w:line="240" w:lineRule="auto"/>
      <w:jc w:val="both"/>
    </w:pPr>
    <w:rPr>
      <w:kern w:val="0"/>
      <w14:ligatures w14:val="none"/>
    </w:rPr>
  </w:style>
  <w:style w:type="paragraph" w:customStyle="1" w:styleId="677EBCDBD8FD48CC9E3E31C7B5A58175">
    <w:name w:val="677EBCDBD8FD48CC9E3E31C7B5A58175"/>
    <w:rsid w:val="00282D1B"/>
    <w:pPr>
      <w:spacing w:after="0" w:line="240" w:lineRule="auto"/>
      <w:jc w:val="both"/>
    </w:pPr>
    <w:rPr>
      <w:kern w:val="0"/>
      <w14:ligatures w14:val="none"/>
    </w:rPr>
  </w:style>
  <w:style w:type="paragraph" w:customStyle="1" w:styleId="A7837BA9F474493780AD94AB5EB3348F">
    <w:name w:val="A7837BA9F474493780AD94AB5EB3348F"/>
    <w:rsid w:val="00282D1B"/>
    <w:pPr>
      <w:spacing w:after="0" w:line="240" w:lineRule="auto"/>
      <w:jc w:val="both"/>
    </w:pPr>
    <w:rPr>
      <w:kern w:val="0"/>
      <w14:ligatures w14:val="none"/>
    </w:rPr>
  </w:style>
  <w:style w:type="paragraph" w:customStyle="1" w:styleId="1A35B88F97504F12A834750C4254D4C81">
    <w:name w:val="1A35B88F97504F12A834750C4254D4C81"/>
    <w:rsid w:val="00282D1B"/>
    <w:pPr>
      <w:spacing w:after="0" w:line="240" w:lineRule="auto"/>
      <w:jc w:val="both"/>
    </w:pPr>
    <w:rPr>
      <w:kern w:val="0"/>
      <w14:ligatures w14:val="none"/>
    </w:rPr>
  </w:style>
  <w:style w:type="paragraph" w:customStyle="1" w:styleId="613DF8B5B77D499CB08E8DB247E84C921">
    <w:name w:val="613DF8B5B77D499CB08E8DB247E84C921"/>
    <w:rsid w:val="00282D1B"/>
    <w:pPr>
      <w:spacing w:after="0" w:line="240" w:lineRule="auto"/>
      <w:jc w:val="both"/>
    </w:pPr>
    <w:rPr>
      <w:kern w:val="0"/>
      <w14:ligatures w14:val="none"/>
    </w:rPr>
  </w:style>
  <w:style w:type="paragraph" w:customStyle="1" w:styleId="632C2A34D4F7470F9649767ACF959BFC">
    <w:name w:val="632C2A34D4F7470F9649767ACF959BFC"/>
    <w:rsid w:val="00282D1B"/>
    <w:pPr>
      <w:spacing w:after="0" w:line="240" w:lineRule="auto"/>
      <w:jc w:val="both"/>
    </w:pPr>
    <w:rPr>
      <w:kern w:val="0"/>
      <w14:ligatures w14:val="none"/>
    </w:rPr>
  </w:style>
  <w:style w:type="paragraph" w:customStyle="1" w:styleId="2D014B71153D49F6B88BCC6FF3574B1E">
    <w:name w:val="2D014B71153D49F6B88BCC6FF3574B1E"/>
    <w:rsid w:val="00282D1B"/>
    <w:pPr>
      <w:spacing w:after="0" w:line="240" w:lineRule="auto"/>
      <w:jc w:val="both"/>
    </w:pPr>
    <w:rPr>
      <w:kern w:val="0"/>
      <w14:ligatures w14:val="none"/>
    </w:rPr>
  </w:style>
  <w:style w:type="paragraph" w:customStyle="1" w:styleId="7BC1318F885D43AD9485DA8363D4D792">
    <w:name w:val="7BC1318F885D43AD9485DA8363D4D792"/>
    <w:rsid w:val="00395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5</TotalTime>
  <Pages>2</Pages>
  <Words>528</Words>
  <Characters>3013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5</cp:revision>
  <cp:lastPrinted>2023-10-23T13:33:00Z</cp:lastPrinted>
  <dcterms:created xsi:type="dcterms:W3CDTF">2023-10-24T08:32:00Z</dcterms:created>
  <dcterms:modified xsi:type="dcterms:W3CDTF">2023-10-24T08:37:00Z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